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-27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anuary"/>
      </w:tblPr>
      <w:tblGrid>
        <w:gridCol w:w="1292"/>
        <w:gridCol w:w="12298"/>
      </w:tblGrid>
      <w:tr w:rsidR="00933FCE" w14:paraId="58B0D6E2" w14:textId="77777777" w:rsidTr="00B37708">
        <w:trPr>
          <w:cantSplit/>
          <w:trHeight w:hRule="exact" w:val="12859"/>
        </w:trPr>
        <w:tc>
          <w:tcPr>
            <w:tcW w:w="1292" w:type="dxa"/>
          </w:tcPr>
          <w:p w14:paraId="6A7DBB44" w14:textId="2DB761B2" w:rsidR="00933FCE" w:rsidRDefault="00D84BF5"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8EEB234" wp14:editId="3756C97D">
                  <wp:simplePos x="0" y="0"/>
                  <wp:positionH relativeFrom="page">
                    <wp:posOffset>-4017996</wp:posOffset>
                  </wp:positionH>
                  <wp:positionV relativeFrom="paragraph">
                    <wp:posOffset>-1175657</wp:posOffset>
                  </wp:positionV>
                  <wp:extent cx="17075021" cy="16085820"/>
                  <wp:effectExtent l="133350" t="133350" r="127635" b="12573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25038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5021" cy="16085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4">
                                <a:satMod val="175000"/>
                                <a:alpha val="10000"/>
                              </a:schemeClr>
                            </a:glow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2298" w:type="dxa"/>
            <w:vAlign w:val="center"/>
          </w:tcPr>
          <w:p w14:paraId="7486211A" w14:textId="7C58DA56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98E7046" wp14:editId="0FD4FB9A">
                  <wp:extent cx="7561181" cy="6048945"/>
                  <wp:effectExtent l="114300" t="114300" r="116205" b="1428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1181" cy="604894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3044FCCA" w14:textId="77777777" w:rsidTr="00B37708">
        <w:trPr>
          <w:cantSplit/>
          <w:trHeight w:hRule="exact" w:val="446"/>
        </w:trPr>
        <w:tc>
          <w:tcPr>
            <w:tcW w:w="1292" w:type="dxa"/>
          </w:tcPr>
          <w:p w14:paraId="1330806F" w14:textId="25C80300" w:rsidR="00933FCE" w:rsidRDefault="00933FCE"/>
        </w:tc>
        <w:tc>
          <w:tcPr>
            <w:tcW w:w="12298" w:type="dxa"/>
          </w:tcPr>
          <w:p w14:paraId="46BBDE1E" w14:textId="52353FD3" w:rsidR="00933FCE" w:rsidRDefault="00933FCE" w:rsidP="00B37708">
            <w:pPr>
              <w:pStyle w:val="Caption"/>
            </w:pPr>
          </w:p>
        </w:tc>
      </w:tr>
      <w:tr w:rsidR="00933FCE" w14:paraId="4567A104" w14:textId="77777777" w:rsidTr="00B37708">
        <w:trPr>
          <w:cantSplit/>
          <w:trHeight w:hRule="exact" w:val="8280"/>
        </w:trPr>
        <w:tc>
          <w:tcPr>
            <w:tcW w:w="1292" w:type="dxa"/>
            <w:textDirection w:val="btLr"/>
          </w:tcPr>
          <w:p w14:paraId="61A2ADB1" w14:textId="77777777" w:rsidR="00933FCE" w:rsidRDefault="0009722E">
            <w:pPr>
              <w:pStyle w:val="Month"/>
            </w:pPr>
            <w:r>
              <w:t>January 2013</w:t>
            </w:r>
          </w:p>
        </w:tc>
        <w:tc>
          <w:tcPr>
            <w:tcW w:w="12298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2"/>
              <w:gridCol w:w="1752"/>
              <w:gridCol w:w="1752"/>
              <w:gridCol w:w="1751"/>
              <w:gridCol w:w="1751"/>
              <w:gridCol w:w="1751"/>
              <w:gridCol w:w="1751"/>
            </w:tblGrid>
            <w:tr w:rsidR="00933FCE" w14:paraId="15E1947E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8EE571D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A90B80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F07268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61CA68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9EF4AF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1DD5FD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9A6FA69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45B4B2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A737A" w14:textId="77777777" w:rsidR="00933FCE" w:rsidRPr="000A368D" w:rsidRDefault="0009722E">
                  <w:pPr>
                    <w:pStyle w:val="Off-MonthDates"/>
                    <w:rPr>
                      <w:color w:val="FFFFFF" w:themeColor="background1"/>
                    </w:rPr>
                  </w:pPr>
                  <w:r w:rsidRPr="000A368D">
                    <w:rPr>
                      <w:color w:val="FFFFFF" w:themeColor="background1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CD0A8" w14:textId="77777777" w:rsidR="00933FCE" w:rsidRPr="000A368D" w:rsidRDefault="0009722E">
                  <w:pPr>
                    <w:pStyle w:val="Dates"/>
                    <w:rPr>
                      <w:color w:val="FFFFFF" w:themeColor="background1"/>
                    </w:rPr>
                  </w:pPr>
                  <w:r w:rsidRPr="000A368D">
                    <w:rPr>
                      <w:noProof/>
                      <w:color w:val="FFFFFF" w:themeColor="background1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DDA5D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0A0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965F3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D0CE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85495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</w:tr>
            <w:tr w:rsidR="00933FCE" w14:paraId="1366A92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5EC1A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FD2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6D68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91807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B2E2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255EF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B9CFD4" w14:textId="77777777" w:rsidR="00933FCE" w:rsidRDefault="00933FCE"/>
              </w:tc>
            </w:tr>
            <w:tr w:rsidR="00933FCE" w14:paraId="367E094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4B67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886631" w14:textId="77777777" w:rsidR="00933FCE" w:rsidRDefault="0009722E">
                  <w:pPr>
                    <w:pStyle w:val="Dates"/>
                  </w:pPr>
                  <w:r w:rsidRPr="00B37708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C54EC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6BEE3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E06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94CA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AE805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</w:tr>
            <w:tr w:rsidR="00933FCE" w14:paraId="42737C9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77DC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20F78" w14:textId="77777777" w:rsidR="00933FCE" w:rsidRDefault="00933FCE" w:rsidP="000B4FDD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783AF2" w14:textId="77777777" w:rsidR="00933FCE" w:rsidRPr="00B37708" w:rsidRDefault="00933FCE">
                  <w:pPr>
                    <w:rPr>
                      <w14:reflection w14:blurRad="0" w14:stA="9000" w14:stPos="0" w14:endA="0" w14:endPos="0" w14:dist="0" w14:dir="0" w14:fadeDir="0" w14:sx="0" w14:sy="0" w14:kx="0" w14:ky="0" w14:algn="b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7A334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0DEAB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F94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F4ABE7" w14:textId="77777777" w:rsidR="00933FCE" w:rsidRDefault="00933FCE"/>
              </w:tc>
            </w:tr>
            <w:tr w:rsidR="00933FCE" w14:paraId="70BCFC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02F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2C95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1366A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54D54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C8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1A6B4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92AB2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</w:tr>
            <w:tr w:rsidR="00933FCE" w14:paraId="683FA21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425F7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EF5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CBA78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E6FED3" w14:textId="77777777" w:rsidR="00933FCE" w:rsidRDefault="00933FCE" w:rsidP="000B4FDD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AA6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57635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B1F62" w14:textId="77777777" w:rsidR="00933FCE" w:rsidRDefault="00933FCE"/>
              </w:tc>
            </w:tr>
            <w:tr w:rsidR="00933FCE" w14:paraId="4FEB83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AC5C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C2CA6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DA7F3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505A7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AB8B7B" w14:textId="77777777" w:rsidR="00933FCE" w:rsidRPr="000A368D" w:rsidRDefault="0009722E">
                  <w:pPr>
                    <w:pStyle w:val="Dates"/>
                    <w:rPr>
                      <w:color w:val="FFFFFF" w:themeColor="background1"/>
                    </w:rPr>
                  </w:pPr>
                  <w:r w:rsidRPr="000A368D">
                    <w:rPr>
                      <w:noProof/>
                      <w:color w:val="FFFFFF" w:themeColor="background1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12B803" w14:textId="77777777" w:rsidR="00933FCE" w:rsidRPr="000A368D" w:rsidRDefault="0009722E">
                  <w:pPr>
                    <w:pStyle w:val="Dates"/>
                    <w:rPr>
                      <w:color w:val="FFFFFF" w:themeColor="background1"/>
                    </w:rPr>
                  </w:pPr>
                  <w:r w:rsidRPr="000A368D">
                    <w:rPr>
                      <w:noProof/>
                      <w:color w:val="FFFFFF" w:themeColor="background1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2A2C1F" w14:textId="77777777" w:rsidR="00933FCE" w:rsidRPr="000A368D" w:rsidRDefault="0009722E">
                  <w:pPr>
                    <w:pStyle w:val="Dates"/>
                    <w:rPr>
                      <w:color w:val="FFFFFF" w:themeColor="background1"/>
                    </w:rPr>
                  </w:pPr>
                  <w:r w:rsidRPr="000A368D">
                    <w:rPr>
                      <w:noProof/>
                      <w:color w:val="FFFFFF" w:themeColor="background1"/>
                    </w:rPr>
                    <w:t>27</w:t>
                  </w:r>
                </w:p>
              </w:tc>
            </w:tr>
            <w:tr w:rsidR="00933FCE" w14:paraId="330CC46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8F73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1F7B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A8FA6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045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0125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AB7F9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24BDA92" w14:textId="77777777" w:rsidR="00933FCE" w:rsidRDefault="00933FCE"/>
              </w:tc>
            </w:tr>
            <w:tr w:rsidR="00933FCE" w14:paraId="46D401C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D80B4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4609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9EEC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FAEAA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0869F2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D556FC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76D4F2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 w14:paraId="7D7B62E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520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AF69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31B20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8692F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C146A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C059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3A0FC1" w14:textId="77777777" w:rsidR="00933FCE" w:rsidRDefault="00933FCE"/>
              </w:tc>
            </w:tr>
            <w:tr w:rsidR="00933FCE" w14:paraId="30E7493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E71F8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B6EB2B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8B3AE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C1DE19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722E4A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66921F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8005C72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 w14:paraId="0DAEAB0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EFDD7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0F804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84B0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35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782FB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CBDC5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D1EE46" w14:textId="77777777" w:rsidR="00933FCE" w:rsidRDefault="00933FCE"/>
              </w:tc>
            </w:tr>
          </w:tbl>
          <w:p w14:paraId="00E3FCD8" w14:textId="77777777" w:rsidR="00933FCE" w:rsidRDefault="00933FCE">
            <w:pPr>
              <w:jc w:val="center"/>
            </w:pPr>
          </w:p>
        </w:tc>
      </w:tr>
    </w:tbl>
    <w:p w14:paraId="3398F949" w14:textId="775908E6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February"/>
      </w:tblPr>
      <w:tblGrid>
        <w:gridCol w:w="949"/>
        <w:gridCol w:w="12371"/>
      </w:tblGrid>
      <w:tr w:rsidR="00933FCE" w14:paraId="599066AB" w14:textId="77777777">
        <w:trPr>
          <w:cantSplit/>
          <w:trHeight w:hRule="exact" w:val="12859"/>
        </w:trPr>
        <w:tc>
          <w:tcPr>
            <w:tcW w:w="1036" w:type="dxa"/>
          </w:tcPr>
          <w:p w14:paraId="0EA03ADE" w14:textId="5230F8FD" w:rsidR="00933FCE" w:rsidRDefault="00933FCE"/>
        </w:tc>
        <w:tc>
          <w:tcPr>
            <w:tcW w:w="12284" w:type="dxa"/>
            <w:vAlign w:val="center"/>
          </w:tcPr>
          <w:p w14:paraId="33FF05DB" w14:textId="2181A828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016555E" wp14:editId="1A77099A">
                  <wp:extent cx="8128105" cy="6096078"/>
                  <wp:effectExtent l="114300" t="114300" r="120650" b="15240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105" cy="60960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ACE7ECB" w14:textId="77777777">
        <w:trPr>
          <w:cantSplit/>
          <w:trHeight w:hRule="exact" w:val="446"/>
        </w:trPr>
        <w:tc>
          <w:tcPr>
            <w:tcW w:w="1036" w:type="dxa"/>
          </w:tcPr>
          <w:p w14:paraId="13BF8C3C" w14:textId="77777777" w:rsidR="00933FCE" w:rsidRDefault="00933FCE"/>
        </w:tc>
        <w:tc>
          <w:tcPr>
            <w:tcW w:w="12284" w:type="dxa"/>
          </w:tcPr>
          <w:p w14:paraId="367392AB" w14:textId="76D44911" w:rsidR="00933FCE" w:rsidRDefault="00933FCE" w:rsidP="00B56B13">
            <w:pPr>
              <w:pStyle w:val="Caption"/>
            </w:pPr>
          </w:p>
        </w:tc>
      </w:tr>
      <w:tr w:rsidR="00933FCE" w14:paraId="58D343A4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2EE2EEF7" w14:textId="0C0D14B5" w:rsidR="00933FCE" w:rsidRDefault="0009722E">
            <w:pPr>
              <w:pStyle w:val="Month"/>
            </w:pPr>
            <w:r>
              <w:t>February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62"/>
              <w:gridCol w:w="1762"/>
              <w:gridCol w:w="1762"/>
              <w:gridCol w:w="1762"/>
              <w:gridCol w:w="1762"/>
              <w:gridCol w:w="1762"/>
              <w:gridCol w:w="1761"/>
            </w:tblGrid>
            <w:tr w:rsidR="00933FCE" w14:paraId="532596DC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2F63C91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7E616A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A6BF81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8BF34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F6C009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D604EE5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BF622A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DD801C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195933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7FED38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C4234" w14:textId="77777777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449BF6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1FE263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3CEEBD" w14:textId="77777777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B9FD5BF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 w14:paraId="1020A5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9708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EEFCA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E838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9BAF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B6BAF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EC39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130E83" w14:textId="77777777" w:rsidR="00933FCE" w:rsidRDefault="00933FCE"/>
              </w:tc>
            </w:tr>
            <w:tr w:rsidR="00933FCE" w14:paraId="575CB6A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77781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47630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AFA8E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EEEB0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BB27D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F5053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7D667E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14:paraId="72C4C3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D6EA5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E82F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76B1F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95F8B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746AB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EB24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E7AA97B" w14:textId="77777777" w:rsidR="00933FCE" w:rsidRDefault="00933FCE"/>
              </w:tc>
            </w:tr>
            <w:tr w:rsidR="00933FCE" w14:paraId="5A7142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919A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AA611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5C143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7F50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3D88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AA1F6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416F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14:paraId="2E3674E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80A5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8070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5D969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709E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4B89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5A5D7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C135B7" w14:textId="77777777" w:rsidR="00933FCE" w:rsidRDefault="00933FCE"/>
              </w:tc>
            </w:tr>
            <w:tr w:rsidR="00933FCE" w14:paraId="5FC75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F064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10952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6DE6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FEB1D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F872B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F35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08919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14:paraId="3B679BA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619DD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870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7946F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A3BA9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9CBF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524A1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F08D40" w14:textId="77777777" w:rsidR="00933FCE" w:rsidRDefault="00933FCE"/>
              </w:tc>
            </w:tr>
            <w:tr w:rsidR="00933FCE" w14:paraId="4EB5E5E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A3EF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DF3F0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0EE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830E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C6DF5A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376AF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A9CDC22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 w14:paraId="55EA3D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1E2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DC91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681F7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B12B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99B3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A3A72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5062C6" w14:textId="77777777" w:rsidR="00933FCE" w:rsidRDefault="00933FCE"/>
              </w:tc>
            </w:tr>
            <w:tr w:rsidR="00933FCE" w14:paraId="625CDBF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3E71A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59C1F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3CA2" w14:textId="77777777" w:rsidR="00933FCE" w:rsidRDefault="0009722E">
                  <w:pPr>
                    <w:pStyle w:val="Off-MonthDates"/>
                  </w:pPr>
                  <w:r w:rsidRPr="00081BEC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9F7DC" w14:textId="77777777" w:rsidR="00933FCE" w:rsidRDefault="0009722E">
                  <w:pPr>
                    <w:pStyle w:val="Off-MonthDates"/>
                  </w:pPr>
                  <w:r w:rsidRPr="00081BEC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660B3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58B28D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C6D16C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 w14:paraId="75742CB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0B59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2D6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8DB6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7614C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08C5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804A5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128BA" w14:textId="77777777" w:rsidR="00933FCE" w:rsidRDefault="00933FCE"/>
              </w:tc>
            </w:tr>
          </w:tbl>
          <w:p w14:paraId="04E4CE84" w14:textId="77777777" w:rsidR="00933FCE" w:rsidRDefault="00933FCE">
            <w:pPr>
              <w:jc w:val="center"/>
            </w:pPr>
          </w:p>
        </w:tc>
      </w:tr>
    </w:tbl>
    <w:p w14:paraId="3BD6D26E" w14:textId="061CD07D" w:rsidR="00933FCE" w:rsidRDefault="005F78A0">
      <w:r>
        <w:rPr>
          <w:noProof/>
        </w:rPr>
        <w:drawing>
          <wp:anchor distT="0" distB="0" distL="114300" distR="114300" simplePos="0" relativeHeight="251659264" behindDoc="1" locked="0" layoutInCell="1" allowOverlap="1" wp14:anchorId="59681738" wp14:editId="6F125A74">
            <wp:simplePos x="0" y="0"/>
            <wp:positionH relativeFrom="column">
              <wp:posOffset>-14805919</wp:posOffset>
            </wp:positionH>
            <wp:positionV relativeFrom="paragraph">
              <wp:posOffset>-15057652</wp:posOffset>
            </wp:positionV>
            <wp:extent cx="27516455" cy="15466060"/>
            <wp:effectExtent l="0" t="0" r="0" b="254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104_102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6455" cy="1546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5372" w:type="pct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rch"/>
      </w:tblPr>
      <w:tblGrid>
        <w:gridCol w:w="902"/>
        <w:gridCol w:w="13409"/>
      </w:tblGrid>
      <w:tr w:rsidR="00933FCE" w14:paraId="1BC23F9C" w14:textId="77777777" w:rsidTr="0009722E">
        <w:trPr>
          <w:cantSplit/>
          <w:trHeight w:hRule="exact" w:val="12859"/>
        </w:trPr>
        <w:tc>
          <w:tcPr>
            <w:tcW w:w="315" w:type="pct"/>
          </w:tcPr>
          <w:p w14:paraId="3B53965C" w14:textId="02902032" w:rsidR="00933FCE" w:rsidRDefault="00933FCE"/>
        </w:tc>
        <w:tc>
          <w:tcPr>
            <w:tcW w:w="4685" w:type="pct"/>
            <w:vAlign w:val="center"/>
          </w:tcPr>
          <w:p w14:paraId="10BC1D71" w14:textId="7D250CF1" w:rsidR="00933FCE" w:rsidRDefault="0009722E" w:rsidP="0009722E">
            <w:pPr>
              <w:pStyle w:val="ListBullet"/>
              <w:numPr>
                <w:ilvl w:val="0"/>
                <w:numId w:val="0"/>
              </w:numPr>
            </w:pPr>
            <w:r>
              <w:rPr>
                <w:noProof/>
              </w:rPr>
              <w:drawing>
                <wp:inline distT="0" distB="0" distL="0" distR="0" wp14:anchorId="0686D33B" wp14:editId="54E8C261">
                  <wp:extent cx="7910642" cy="4202528"/>
                  <wp:effectExtent l="133350" t="114300" r="128905" b="1600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0642" cy="42025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3B228394" w14:textId="77777777" w:rsidTr="0009722E">
        <w:trPr>
          <w:cantSplit/>
          <w:trHeight w:hRule="exact" w:val="446"/>
        </w:trPr>
        <w:tc>
          <w:tcPr>
            <w:tcW w:w="315" w:type="pct"/>
          </w:tcPr>
          <w:p w14:paraId="060F090F" w14:textId="77777777" w:rsidR="00933FCE" w:rsidRDefault="00933FCE"/>
        </w:tc>
        <w:tc>
          <w:tcPr>
            <w:tcW w:w="4685" w:type="pct"/>
          </w:tcPr>
          <w:p w14:paraId="09DB3F92" w14:textId="7CE227A0" w:rsidR="00933FCE" w:rsidRDefault="00933FCE" w:rsidP="00B56B13">
            <w:pPr>
              <w:pStyle w:val="Caption"/>
            </w:pPr>
          </w:p>
        </w:tc>
      </w:tr>
      <w:tr w:rsidR="00933FCE" w14:paraId="76F1F604" w14:textId="77777777" w:rsidTr="0009722E">
        <w:trPr>
          <w:cantSplit/>
          <w:trHeight w:hRule="exact" w:val="8280"/>
        </w:trPr>
        <w:tc>
          <w:tcPr>
            <w:tcW w:w="315" w:type="pct"/>
            <w:textDirection w:val="btLr"/>
          </w:tcPr>
          <w:p w14:paraId="361E9FCE" w14:textId="77777777" w:rsidR="00933FCE" w:rsidRDefault="0009722E">
            <w:pPr>
              <w:pStyle w:val="Month"/>
            </w:pPr>
            <w:r>
              <w:t>March 2013</w:t>
            </w:r>
          </w:p>
        </w:tc>
        <w:tc>
          <w:tcPr>
            <w:tcW w:w="4685" w:type="pct"/>
            <w:vAlign w:val="center"/>
          </w:tcPr>
          <w:tbl>
            <w:tblPr>
              <w:tblpPr w:leftFromText="180" w:rightFromText="180" w:horzAnchor="margin" w:tblpY="226"/>
              <w:tblOverlap w:val="never"/>
              <w:tblW w:w="13191" w:type="dxa"/>
              <w:tblLayout w:type="fixed"/>
              <w:tblLook w:val="04A0" w:firstRow="1" w:lastRow="0" w:firstColumn="1" w:lastColumn="0" w:noHBand="0" w:noVBand="1"/>
            </w:tblPr>
            <w:tblGrid>
              <w:gridCol w:w="1886"/>
              <w:gridCol w:w="1886"/>
              <w:gridCol w:w="1886"/>
              <w:gridCol w:w="1884"/>
              <w:gridCol w:w="1884"/>
              <w:gridCol w:w="1884"/>
              <w:gridCol w:w="1881"/>
            </w:tblGrid>
            <w:tr w:rsidR="00933FCE" w14:paraId="7A41A52D" w14:textId="77777777" w:rsidTr="0009722E">
              <w:trPr>
                <w:trHeight w:hRule="exact" w:val="302"/>
              </w:trPr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4FE56FE9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300321D3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03356FE0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4119E25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2ECCD02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1818EDB" w14:textId="46C60409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3" w:type="pct"/>
                  <w:tcBorders>
                    <w:bottom w:val="single" w:sz="4" w:space="0" w:color="BFBFBF" w:themeColor="background1" w:themeShade="BF"/>
                  </w:tcBorders>
                </w:tcPr>
                <w:p w14:paraId="12524C31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069ECC9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AA416" w14:textId="77777777" w:rsidR="00933FCE" w:rsidRDefault="0009722E">
                  <w:pPr>
                    <w:pStyle w:val="Off-MonthDates"/>
                  </w:pPr>
                  <w: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5B9D4" w14:textId="77777777"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56F20D" w14:textId="77777777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90B643" w14:textId="77777777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AD0481" w14:textId="77777777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928C5F" w14:textId="75481A79"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00B9B" w14:textId="77777777"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 w14:paraId="095346D7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ADACB2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6DBB1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E6E38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B37DC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EDC71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FB77E0" w14:textId="5645DBBA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832A0E5" w14:textId="77777777" w:rsidR="00933FCE" w:rsidRDefault="00933FCE"/>
              </w:tc>
            </w:tr>
            <w:tr w:rsidR="00933FCE" w14:paraId="28BE438F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D14AD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0344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2676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55AB9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A3A8A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9D387" w14:textId="510B64A8" w:rsidR="00933FCE" w:rsidRDefault="000A368D">
                  <w:pPr>
                    <w:pStyle w:val="Dates"/>
                  </w:pPr>
                  <w:r>
                    <w:rPr>
                      <w:noProof/>
                      <w14:ligatures w14:val="standard"/>
                    </w:rPr>
                    <w:drawing>
                      <wp:anchor distT="0" distB="0" distL="114300" distR="114300" simplePos="0" relativeHeight="251660288" behindDoc="1" locked="0" layoutInCell="1" allowOverlap="1" wp14:anchorId="799A5575" wp14:editId="0ACB2D08">
                        <wp:simplePos x="0" y="0"/>
                        <wp:positionH relativeFrom="column">
                          <wp:posOffset>-13614400</wp:posOffset>
                        </wp:positionH>
                        <wp:positionV relativeFrom="paragraph">
                          <wp:posOffset>-11409680</wp:posOffset>
                        </wp:positionV>
                        <wp:extent cx="16947515" cy="16421735"/>
                        <wp:effectExtent l="0" t="0" r="6985" b="0"/>
                        <wp:wrapNone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anime-cherry-blossum-manga-sunset-veiw-Favim_com-281155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947515" cy="16421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09722E">
                    <w:rPr>
                      <w:noProof/>
                    </w:rPr>
                    <w:t>9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284B91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14:paraId="587BB36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29D5E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CBDF82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A7F8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0C31D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0FB6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A0A72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0F7155" w14:textId="77777777" w:rsidR="00933FCE" w:rsidRDefault="00933FCE"/>
              </w:tc>
            </w:tr>
            <w:tr w:rsidR="00933FCE" w14:paraId="7CBF96F6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9D607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B637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4A89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73D40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9A45C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7465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66906D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14:paraId="35E24662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0F54C0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32D7B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4987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9930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C9405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B52AAE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334B72" w14:textId="77777777" w:rsidR="00933FCE" w:rsidRDefault="00933FCE"/>
              </w:tc>
            </w:tr>
            <w:tr w:rsidR="00933FCE" w14:paraId="40C2BE3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B2DBA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A10BB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ACC2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871D9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86AB0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5D0E5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FB88F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14:paraId="28EAEBC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7B380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DEA79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990DE8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750F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AA5C8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CEC2D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ED7694" w14:textId="77777777" w:rsidR="00933FCE" w:rsidRDefault="00933FCE"/>
              </w:tc>
            </w:tr>
            <w:tr w:rsidR="00933FCE" w14:paraId="41248E5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2F26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F92D9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780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E01B8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BC7D4" w14:textId="77777777"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7DF10C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D953BD0" w14:textId="77777777"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</w:tr>
            <w:tr w:rsidR="00933FCE" w14:paraId="068C7741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74F858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681AEA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DD5FC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AFDD7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FC9F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84CBC0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893A40" w14:textId="77777777" w:rsidR="00933FCE" w:rsidRDefault="00933FCE"/>
              </w:tc>
            </w:tr>
            <w:tr w:rsidR="00933FCE" w14:paraId="6F65961E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7AF76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A31A35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314303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4A92E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3AEA14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32ED16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E58E8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</w:tr>
            <w:tr w:rsidR="00933FCE" w14:paraId="1B88D63B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3CF4EF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8D4E5D" w14:textId="77777777"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0421F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972AC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51541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149003" w14:textId="77777777"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E594C2" w14:textId="77777777" w:rsidR="00933FCE" w:rsidRDefault="00933FCE"/>
              </w:tc>
            </w:tr>
          </w:tbl>
          <w:p w14:paraId="6B8F63BB" w14:textId="107F191D" w:rsidR="00933FCE" w:rsidRDefault="00933FCE">
            <w:pPr>
              <w:jc w:val="center"/>
            </w:pPr>
          </w:p>
        </w:tc>
      </w:tr>
    </w:tbl>
    <w:p w14:paraId="3B77E5AC" w14:textId="5C57E1A6" w:rsidR="00933FCE" w:rsidRDefault="00933FCE"/>
    <w:tbl>
      <w:tblPr>
        <w:tblW w:w="1422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pril"/>
      </w:tblPr>
      <w:tblGrid>
        <w:gridCol w:w="900"/>
        <w:gridCol w:w="13320"/>
      </w:tblGrid>
      <w:tr w:rsidR="00933FCE" w14:paraId="0F338B1D" w14:textId="77777777" w:rsidTr="00B56B13">
        <w:trPr>
          <w:cantSplit/>
          <w:trHeight w:hRule="exact" w:val="12859"/>
        </w:trPr>
        <w:tc>
          <w:tcPr>
            <w:tcW w:w="900" w:type="dxa"/>
          </w:tcPr>
          <w:p w14:paraId="01B2D8D2" w14:textId="77777777" w:rsidR="00933FCE" w:rsidRDefault="00933FCE"/>
        </w:tc>
        <w:tc>
          <w:tcPr>
            <w:tcW w:w="13320" w:type="dxa"/>
            <w:vAlign w:val="center"/>
          </w:tcPr>
          <w:p w14:paraId="4534A1E4" w14:textId="5E003BAE" w:rsidR="00933FCE" w:rsidRDefault="005F78A0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EEE0556" wp14:editId="40FB2F6B">
                  <wp:simplePos x="0" y="0"/>
                  <wp:positionH relativeFrom="page">
                    <wp:posOffset>-4534535</wp:posOffset>
                  </wp:positionH>
                  <wp:positionV relativeFrom="paragraph">
                    <wp:posOffset>-923290</wp:posOffset>
                  </wp:positionV>
                  <wp:extent cx="26572845" cy="15842615"/>
                  <wp:effectExtent l="0" t="0" r="1905" b="1023683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GKG02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2845" cy="15842615"/>
                          </a:xfrm>
                          <a:prstGeom prst="rect">
                            <a:avLst/>
                          </a:prstGeom>
                          <a:effectLst>
                            <a:reflection stA="45000" endPos="65000" dist="12700" dir="5400000" sy="-100000" algn="bl" rotWithShape="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25334F62" wp14:editId="6D17852B">
                  <wp:extent cx="8128003" cy="4572000"/>
                  <wp:effectExtent l="133350" t="114300" r="120650" b="1714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0309" cy="457329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16DD1ED" w14:textId="77777777" w:rsidTr="00B56B13">
        <w:trPr>
          <w:cantSplit/>
          <w:trHeight w:hRule="exact" w:val="446"/>
        </w:trPr>
        <w:tc>
          <w:tcPr>
            <w:tcW w:w="900" w:type="dxa"/>
          </w:tcPr>
          <w:p w14:paraId="476C9580" w14:textId="77777777" w:rsidR="00933FCE" w:rsidRDefault="00933FCE"/>
        </w:tc>
        <w:tc>
          <w:tcPr>
            <w:tcW w:w="13320" w:type="dxa"/>
          </w:tcPr>
          <w:p w14:paraId="2BB031A8" w14:textId="77777777" w:rsidR="00933FCE" w:rsidRDefault="00933FCE" w:rsidP="00B56B13">
            <w:pPr>
              <w:pStyle w:val="Caption"/>
            </w:pPr>
          </w:p>
        </w:tc>
      </w:tr>
      <w:tr w:rsidR="00933FCE" w14:paraId="1E497A64" w14:textId="77777777" w:rsidTr="00B56B13">
        <w:trPr>
          <w:cantSplit/>
          <w:trHeight w:hRule="exact" w:val="8280"/>
        </w:trPr>
        <w:tc>
          <w:tcPr>
            <w:tcW w:w="900" w:type="dxa"/>
            <w:textDirection w:val="btLr"/>
          </w:tcPr>
          <w:p w14:paraId="0D1B270D" w14:textId="77777777" w:rsidR="00933FCE" w:rsidRDefault="0009722E">
            <w:pPr>
              <w:pStyle w:val="Month"/>
            </w:pPr>
            <w:r>
              <w:t>April 2013</w:t>
            </w:r>
          </w:p>
        </w:tc>
        <w:tc>
          <w:tcPr>
            <w:tcW w:w="1332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98"/>
              <w:gridCol w:w="1898"/>
              <w:gridCol w:w="1898"/>
              <w:gridCol w:w="1897"/>
              <w:gridCol w:w="1897"/>
              <w:gridCol w:w="1897"/>
              <w:gridCol w:w="1897"/>
            </w:tblGrid>
            <w:tr w:rsidR="00933FCE" w14:paraId="3B132BF2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B5C8C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E571B0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47212A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DD012E3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71650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33CCFB4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EF8D513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31AFF9F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9BEE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E660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4D3C3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0CC9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91750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43E3D7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8831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</w:tr>
            <w:tr w:rsidR="00933FCE" w14:paraId="54E92F4C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CD5BE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4C021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F8FD47" w14:textId="272574CD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96D3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1B2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9E22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79C5EAF" w14:textId="77777777" w:rsidR="00933FCE" w:rsidRDefault="00933FCE"/>
              </w:tc>
            </w:tr>
            <w:tr w:rsidR="00933FCE" w14:paraId="16A7043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85AA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4A0BD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B5DF4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444180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918BA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6D8A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6D1B8A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</w:tr>
            <w:tr w:rsidR="00933FCE" w14:paraId="267F4B6A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598860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8EE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6457C9" w14:textId="7950E1D0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89D5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A405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52588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1B7C60" w14:textId="77777777" w:rsidR="00933FCE" w:rsidRDefault="00933FCE"/>
              </w:tc>
            </w:tr>
            <w:tr w:rsidR="00933FCE" w14:paraId="179FA44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7CE17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3A39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8E68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81764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A27CF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A0335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DE924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</w:tr>
            <w:tr w:rsidR="00933FCE" w14:paraId="61AF8BA9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6E58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3B0BB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CA4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F42C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15FB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A1319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F84659" w14:textId="77777777" w:rsidR="00933FCE" w:rsidRDefault="00933FCE"/>
              </w:tc>
            </w:tr>
            <w:tr w:rsidR="00933FCE" w14:paraId="5A9CA60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8DCF9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620E6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D0506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A8587B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5725DA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3D46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507E30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</w:tr>
            <w:tr w:rsidR="00933FCE" w14:paraId="26E6A3C6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9A66B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40E5E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87FE59" w14:textId="36DFFCE5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3559C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C1D8A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20CD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D42D9C" w14:textId="77777777" w:rsidR="00933FCE" w:rsidRDefault="00933FCE"/>
              </w:tc>
            </w:tr>
            <w:tr w:rsidR="00933FCE" w14:paraId="62927827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25A9A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AA438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ABA82" w14:textId="77777777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C1CF9D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469153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420E71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30F778" w14:textId="77777777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</w:tr>
            <w:tr w:rsidR="00933FCE" w14:paraId="681C4B9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186DE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CE2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844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84EC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28214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E5210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9316C81" w14:textId="77777777" w:rsidR="00933FCE" w:rsidRDefault="00933FCE"/>
              </w:tc>
            </w:tr>
            <w:tr w:rsidR="00933FCE" w14:paraId="4E90F0C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8D62BC" w14:textId="77777777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118F93" w14:textId="77777777"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DECF8" w14:textId="77777777"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38B597" w14:textId="77777777"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9B5757" w14:textId="77777777"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29D9E" w14:textId="77777777" w:rsidR="00933FCE" w:rsidRDefault="0009722E">
                  <w:pPr>
                    <w:pStyle w:val="Off-Month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15775D" w14:textId="77777777" w:rsidR="00933FCE" w:rsidRDefault="0009722E">
                  <w:pPr>
                    <w:pStyle w:val="Off-MonthDates"/>
                  </w:pPr>
                  <w:r>
                    <w:t>12</w:t>
                  </w:r>
                </w:p>
              </w:tc>
            </w:tr>
            <w:tr w:rsidR="00933FCE" w14:paraId="6B22DAB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718212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7B17A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804CFF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16848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E791E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D60B3D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779EA6C" w14:textId="77777777" w:rsidR="00933FCE" w:rsidRDefault="00933FCE"/>
              </w:tc>
            </w:tr>
          </w:tbl>
          <w:p w14:paraId="332E9CFE" w14:textId="77777777" w:rsidR="00933FCE" w:rsidRDefault="00933FCE">
            <w:pPr>
              <w:jc w:val="center"/>
            </w:pPr>
          </w:p>
        </w:tc>
      </w:tr>
    </w:tbl>
    <w:p w14:paraId="03E91810" w14:textId="1399CB52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y"/>
      </w:tblPr>
      <w:tblGrid>
        <w:gridCol w:w="360"/>
        <w:gridCol w:w="676"/>
        <w:gridCol w:w="13184"/>
      </w:tblGrid>
      <w:tr w:rsidR="00933FCE" w14:paraId="6B7640D8" w14:textId="77777777" w:rsidTr="00B56B13">
        <w:trPr>
          <w:cantSplit/>
          <w:trHeight w:hRule="exact" w:val="12859"/>
        </w:trPr>
        <w:tc>
          <w:tcPr>
            <w:tcW w:w="360" w:type="dxa"/>
          </w:tcPr>
          <w:p w14:paraId="204CC71A" w14:textId="4C3B3DD9" w:rsidR="00933FCE" w:rsidRDefault="00933FCE"/>
        </w:tc>
        <w:tc>
          <w:tcPr>
            <w:tcW w:w="13860" w:type="dxa"/>
            <w:gridSpan w:val="2"/>
            <w:vAlign w:val="center"/>
          </w:tcPr>
          <w:p w14:paraId="3C7EE725" w14:textId="4FCFD920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D7BC17E" wp14:editId="1496EB75">
                  <wp:extent cx="7975601" cy="5981700"/>
                  <wp:effectExtent l="114300" t="114300" r="120650" b="15240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6049" cy="598203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4224833D" w14:textId="77777777" w:rsidTr="00B56B13">
        <w:trPr>
          <w:cantSplit/>
          <w:trHeight w:hRule="exact" w:val="446"/>
        </w:trPr>
        <w:tc>
          <w:tcPr>
            <w:tcW w:w="1036" w:type="dxa"/>
            <w:gridSpan w:val="2"/>
          </w:tcPr>
          <w:p w14:paraId="32A28678" w14:textId="77777777" w:rsidR="00933FCE" w:rsidRDefault="00933FCE"/>
        </w:tc>
        <w:tc>
          <w:tcPr>
            <w:tcW w:w="13184" w:type="dxa"/>
          </w:tcPr>
          <w:p w14:paraId="200D87EE" w14:textId="490D1704" w:rsidR="00933FCE" w:rsidRDefault="00933FCE" w:rsidP="00B56B13">
            <w:pPr>
              <w:pStyle w:val="Caption"/>
            </w:pPr>
          </w:p>
        </w:tc>
      </w:tr>
      <w:tr w:rsidR="00933FCE" w14:paraId="6EF71306" w14:textId="77777777" w:rsidTr="00B56B13">
        <w:trPr>
          <w:cantSplit/>
          <w:trHeight w:hRule="exact" w:val="8280"/>
        </w:trPr>
        <w:tc>
          <w:tcPr>
            <w:tcW w:w="1036" w:type="dxa"/>
            <w:gridSpan w:val="2"/>
            <w:textDirection w:val="btLr"/>
          </w:tcPr>
          <w:p w14:paraId="0DCB8378" w14:textId="77777777" w:rsidR="00933FCE" w:rsidRDefault="0009722E">
            <w:pPr>
              <w:pStyle w:val="Month"/>
            </w:pPr>
            <w:r>
              <w:t>May 2013</w:t>
            </w:r>
          </w:p>
        </w:tc>
        <w:tc>
          <w:tcPr>
            <w:tcW w:w="131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78"/>
              <w:gridCol w:w="1878"/>
              <w:gridCol w:w="1878"/>
              <w:gridCol w:w="1878"/>
              <w:gridCol w:w="1878"/>
              <w:gridCol w:w="1878"/>
              <w:gridCol w:w="1878"/>
            </w:tblGrid>
            <w:tr w:rsidR="00933FCE" w14:paraId="6C2DBCEF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37F50E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650BF7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CDD526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77175A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CC7BDF9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5CFD0F9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90C04B" w14:textId="3CF5350F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96F11F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605CD" w14:textId="516D78A8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094F6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37282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B8FC5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97563A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D3CAD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41A20F4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5</w:t>
                  </w:r>
                </w:p>
              </w:tc>
            </w:tr>
            <w:tr w:rsidR="00933FCE" w14:paraId="4851BB5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11556D" w14:textId="30EB6F0F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06F38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B8DC48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77B0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71F8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10DD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6ED4A8C" w14:textId="456420B5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6CD385C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8CFAAF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79CBA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611AB" w14:textId="2ACD8E22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60BBC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11191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C3FA1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21C6C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12</w:t>
                  </w:r>
                </w:p>
              </w:tc>
            </w:tr>
            <w:tr w:rsidR="00933FCE" w14:paraId="1A4149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EFF34" w14:textId="5545673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51297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B056D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0D20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5E81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0E3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9F7B12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06122F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F424A" w14:textId="7828C9B8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EFFC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67488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56A868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87623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CEC56D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788EFC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19</w:t>
                  </w:r>
                </w:p>
              </w:tc>
            </w:tr>
            <w:tr w:rsidR="00933FCE" w14:paraId="3E5DE7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BD54F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1B7F6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AB3A9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F3F57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BE58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41B1C7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A4E068C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78BF2C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54D0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B7BD9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FF88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1D59BD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086F3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F433E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E3584C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26</w:t>
                  </w:r>
                </w:p>
              </w:tc>
            </w:tr>
            <w:tr w:rsidR="00933FCE" w14:paraId="6F72BAB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2D7D10" w14:textId="6D2522DC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23AD99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797C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78FC7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F3AC3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3B66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E18FB7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1ED2101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32108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C6FC4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C84D5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BC284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23FD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07AE37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DB333AC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2</w:t>
                  </w:r>
                </w:p>
              </w:tc>
            </w:tr>
            <w:tr w:rsidR="00933FCE" w14:paraId="28BF25A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C054E9" w14:textId="3CD1B9CD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8679F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00B97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D6E1F1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A6B5E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AF69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E02493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6D7250E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158397" w14:textId="76665CF5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660999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8B394D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222F98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888DFF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C36D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FDF3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9</w:t>
                  </w:r>
                </w:p>
              </w:tc>
            </w:tr>
            <w:tr w:rsidR="00933FCE" w14:paraId="3171183D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5F87E" w14:textId="6316CDDE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6AE67E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195F1E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62D8BD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1B882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011A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A1A62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</w:tbl>
          <w:p w14:paraId="5ABBBAB8" w14:textId="659173ED" w:rsidR="00933FCE" w:rsidRDefault="00933FCE">
            <w:pPr>
              <w:jc w:val="center"/>
            </w:pPr>
          </w:p>
        </w:tc>
      </w:tr>
    </w:tbl>
    <w:p w14:paraId="17A1BE2D" w14:textId="75124990" w:rsidR="00933FCE" w:rsidRDefault="00D84BF5">
      <w:r>
        <w:rPr>
          <w:noProof/>
        </w:rPr>
        <w:drawing>
          <wp:anchor distT="0" distB="0" distL="114300" distR="114300" simplePos="0" relativeHeight="251662336" behindDoc="1" locked="0" layoutInCell="1" allowOverlap="1" wp14:anchorId="0FA0D395" wp14:editId="6E0E714D">
            <wp:simplePos x="0" y="0"/>
            <wp:positionH relativeFrom="margin">
              <wp:posOffset>-685450</wp:posOffset>
            </wp:positionH>
            <wp:positionV relativeFrom="paragraph">
              <wp:posOffset>-14615225</wp:posOffset>
            </wp:positionV>
            <wp:extent cx="30087570" cy="22565360"/>
            <wp:effectExtent l="0" t="0" r="0" b="889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fs_87488_1_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7570" cy="22565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14760" w:type="dxa"/>
        <w:tblInd w:w="-27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ne"/>
      </w:tblPr>
      <w:tblGrid>
        <w:gridCol w:w="1350"/>
        <w:gridCol w:w="13410"/>
      </w:tblGrid>
      <w:tr w:rsidR="00933FCE" w14:paraId="770D3559" w14:textId="77777777" w:rsidTr="00D84BF5">
        <w:trPr>
          <w:cantSplit/>
          <w:trHeight w:hRule="exact" w:val="12859"/>
        </w:trPr>
        <w:tc>
          <w:tcPr>
            <w:tcW w:w="1350" w:type="dxa"/>
          </w:tcPr>
          <w:p w14:paraId="33097487" w14:textId="0FE06271" w:rsidR="00933FCE" w:rsidRDefault="00933FCE"/>
        </w:tc>
        <w:tc>
          <w:tcPr>
            <w:tcW w:w="13410" w:type="dxa"/>
            <w:vAlign w:val="center"/>
          </w:tcPr>
          <w:p w14:paraId="0CC83105" w14:textId="054B9AC1" w:rsidR="00933FCE" w:rsidRDefault="00D84BF5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A82197B" wp14:editId="04B936CA">
                  <wp:simplePos x="0" y="0"/>
                  <wp:positionH relativeFrom="column">
                    <wp:posOffset>-5713095</wp:posOffset>
                  </wp:positionH>
                  <wp:positionV relativeFrom="paragraph">
                    <wp:posOffset>-913765</wp:posOffset>
                  </wp:positionV>
                  <wp:extent cx="20765770" cy="1709547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0104_1024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5770" cy="1709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21810DE3" wp14:editId="3BE2EB3D">
                  <wp:extent cx="8259265" cy="4351655"/>
                  <wp:effectExtent l="114300" t="114300" r="123190" b="14414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5867" cy="435513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3F55777" w14:textId="77777777" w:rsidTr="00D84BF5">
        <w:trPr>
          <w:cantSplit/>
          <w:trHeight w:hRule="exact" w:val="446"/>
        </w:trPr>
        <w:tc>
          <w:tcPr>
            <w:tcW w:w="1350" w:type="dxa"/>
          </w:tcPr>
          <w:p w14:paraId="50C4A1CC" w14:textId="77777777" w:rsidR="00933FCE" w:rsidRDefault="00933FCE"/>
        </w:tc>
        <w:tc>
          <w:tcPr>
            <w:tcW w:w="13410" w:type="dxa"/>
          </w:tcPr>
          <w:p w14:paraId="228002BA" w14:textId="48F6EFB6" w:rsidR="00933FCE" w:rsidRDefault="00933FCE" w:rsidP="00B56B13">
            <w:pPr>
              <w:pStyle w:val="Caption"/>
            </w:pPr>
          </w:p>
        </w:tc>
      </w:tr>
      <w:tr w:rsidR="00D84BF5" w:rsidRPr="00D84BF5" w14:paraId="6F7AAE13" w14:textId="77777777" w:rsidTr="00D84BF5">
        <w:trPr>
          <w:cantSplit/>
          <w:trHeight w:hRule="exact" w:val="8280"/>
        </w:trPr>
        <w:tc>
          <w:tcPr>
            <w:tcW w:w="1350" w:type="dxa"/>
            <w:textDirection w:val="btLr"/>
          </w:tcPr>
          <w:p w14:paraId="1629250F" w14:textId="77777777" w:rsidR="00933FCE" w:rsidRPr="00D84BF5" w:rsidRDefault="0009722E">
            <w:pPr>
              <w:pStyle w:val="Month"/>
              <w:rPr>
                <w:color w:val="ACA73B" w:themeColor="background2" w:themeShade="80"/>
              </w:rPr>
            </w:pPr>
            <w:r w:rsidRPr="00D84BF5">
              <w:rPr>
                <w:color w:val="ACA73B" w:themeColor="background2" w:themeShade="80"/>
              </w:rPr>
              <w:t>June 2013</w:t>
            </w:r>
          </w:p>
        </w:tc>
        <w:tc>
          <w:tcPr>
            <w:tcW w:w="1341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911"/>
              <w:gridCol w:w="1911"/>
              <w:gridCol w:w="1910"/>
              <w:gridCol w:w="1910"/>
              <w:gridCol w:w="1910"/>
              <w:gridCol w:w="1910"/>
              <w:gridCol w:w="1910"/>
            </w:tblGrid>
            <w:tr w:rsidR="00D84BF5" w:rsidRPr="00D84BF5" w14:paraId="1F80199F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37F6619" w14:textId="77777777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7CA906" w14:textId="77777777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E6CF9CA" w14:textId="77777777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5B76D1D" w14:textId="77777777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8E1A3E3" w14:textId="77777777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35917B4" w14:textId="78C289A8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BEF1EDE" w14:textId="5EFCDA95" w:rsidR="00933FCE" w:rsidRPr="00D84BF5" w:rsidRDefault="0009722E">
                  <w:pPr>
                    <w:pStyle w:val="Day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Sunday</w:t>
                  </w:r>
                </w:p>
              </w:tc>
            </w:tr>
            <w:tr w:rsidR="00D84BF5" w:rsidRPr="00D84BF5" w14:paraId="1530DEF4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639CB1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7EE10E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8CBD1D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FD202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6873B7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2BF6EB" w14:textId="4644B06C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AC5B21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</w:t>
                  </w:r>
                </w:p>
              </w:tc>
            </w:tr>
            <w:tr w:rsidR="00D84BF5" w:rsidRPr="00D84BF5" w14:paraId="7CAF02C7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E5E194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0BA151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85CE4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508713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5A9B45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AF30" w14:textId="6C6AA6B0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5648781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D84BF5" w:rsidRPr="00D84BF5" w14:paraId="1E88F48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0A8A5A" w14:textId="4838DC84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6A9B99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034EB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5AEA6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FFCE9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F66205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1B1889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9</w:t>
                  </w:r>
                </w:p>
              </w:tc>
            </w:tr>
            <w:tr w:rsidR="00D84BF5" w:rsidRPr="00D84BF5" w14:paraId="061C00F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19675D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9F147A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E18748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F8B7C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6BB9C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3825EB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135E78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D84BF5" w:rsidRPr="00D84BF5" w14:paraId="16422B8E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5E596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9985EF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40BD9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5E92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33DF9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60B9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7C83265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16</w:t>
                  </w:r>
                </w:p>
              </w:tc>
            </w:tr>
            <w:tr w:rsidR="00D84BF5" w:rsidRPr="00D84BF5" w14:paraId="709EEEB4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D986B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1CEC54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339D7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EED973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1903CB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355B1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B4410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D84BF5" w:rsidRPr="00D84BF5" w14:paraId="05B2A9CC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867E1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F5D936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9AC87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9E4AF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6EAC9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B9F95C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01E2E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23</w:t>
                  </w:r>
                </w:p>
              </w:tc>
            </w:tr>
            <w:tr w:rsidR="00D84BF5" w:rsidRPr="00D84BF5" w14:paraId="2FA70EF3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28BDD8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07CCED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4D888D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C44A5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222FE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E534D3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287897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D84BF5" w:rsidRPr="00D84BF5" w14:paraId="36E5632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F54ECE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CF618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D9FEF0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61FB8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CBAA36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4DC7AF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9F27E56" w14:textId="77777777" w:rsidR="00933FCE" w:rsidRPr="00D84BF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30</w:t>
                  </w:r>
                </w:p>
              </w:tc>
            </w:tr>
            <w:tr w:rsidR="00D84BF5" w:rsidRPr="00D84BF5" w14:paraId="2DB286C2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A0565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DC3F1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62BCA2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B62A7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34654E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F2380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A1A7E3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D84BF5" w:rsidRPr="00D84BF5" w14:paraId="40F4695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88B68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38E0D5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6333B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82ED6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E97765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64B9C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DF8B6B" w14:textId="77777777" w:rsidR="00933FCE" w:rsidRPr="00D84BF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D84BF5">
                    <w:rPr>
                      <w:color w:val="ACA73B" w:themeColor="background2" w:themeShade="80"/>
                    </w:rPr>
                    <w:t>7</w:t>
                  </w:r>
                </w:p>
              </w:tc>
            </w:tr>
            <w:tr w:rsidR="00D84BF5" w:rsidRPr="00D84BF5" w14:paraId="79DD9A3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7A8798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B0D39F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B348E9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0FDCB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1524D8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352F9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0318DD" w14:textId="77777777" w:rsidR="00933FCE" w:rsidRPr="00D84BF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4573330F" w14:textId="4158DD4E" w:rsidR="00933FCE" w:rsidRPr="00D84BF5" w:rsidRDefault="00933FCE">
            <w:pPr>
              <w:jc w:val="center"/>
              <w:rPr>
                <w:color w:val="ACA73B" w:themeColor="background2" w:themeShade="80"/>
              </w:rPr>
            </w:pPr>
          </w:p>
        </w:tc>
      </w:tr>
    </w:tbl>
    <w:p w14:paraId="5074F0C2" w14:textId="31BEF1B6" w:rsidR="00933FCE" w:rsidRPr="00D84BF5" w:rsidRDefault="00933FCE">
      <w:pPr>
        <w:rPr>
          <w:color w:val="ACA73B" w:themeColor="background2" w:themeShade="80"/>
        </w:rPr>
      </w:pPr>
    </w:p>
    <w:tbl>
      <w:tblPr>
        <w:tblW w:w="1404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ly"/>
      </w:tblPr>
      <w:tblGrid>
        <w:gridCol w:w="1019"/>
        <w:gridCol w:w="13021"/>
      </w:tblGrid>
      <w:tr w:rsidR="00933FCE" w14:paraId="385690CA" w14:textId="77777777" w:rsidTr="00B56B13">
        <w:trPr>
          <w:cantSplit/>
          <w:trHeight w:hRule="exact" w:val="12859"/>
        </w:trPr>
        <w:tc>
          <w:tcPr>
            <w:tcW w:w="969" w:type="dxa"/>
          </w:tcPr>
          <w:p w14:paraId="31452502" w14:textId="6C56DCFE" w:rsidR="00933FCE" w:rsidRDefault="00933FCE"/>
        </w:tc>
        <w:tc>
          <w:tcPr>
            <w:tcW w:w="13071" w:type="dxa"/>
            <w:vAlign w:val="center"/>
          </w:tcPr>
          <w:p w14:paraId="44A99219" w14:textId="67A17522" w:rsidR="00933FCE" w:rsidRDefault="003C3E47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7E89DC71" wp14:editId="1E158857">
                  <wp:simplePos x="0" y="0"/>
                  <wp:positionH relativeFrom="column">
                    <wp:posOffset>-7754620</wp:posOffset>
                  </wp:positionH>
                  <wp:positionV relativeFrom="paragraph">
                    <wp:posOffset>-781050</wp:posOffset>
                  </wp:positionV>
                  <wp:extent cx="27136725" cy="15263495"/>
                  <wp:effectExtent l="0" t="0" r="9525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isuzu-yukito-sunset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6725" cy="15263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3428493D" wp14:editId="3CA122FC">
                  <wp:extent cx="7905750" cy="4941094"/>
                  <wp:effectExtent l="133350" t="133350" r="152400" b="16446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7793" cy="494237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5986F937" w14:textId="77777777" w:rsidTr="00B56B13">
        <w:trPr>
          <w:cantSplit/>
          <w:trHeight w:hRule="exact" w:val="446"/>
        </w:trPr>
        <w:tc>
          <w:tcPr>
            <w:tcW w:w="969" w:type="dxa"/>
          </w:tcPr>
          <w:p w14:paraId="6BFD68B3" w14:textId="77777777" w:rsidR="00933FCE" w:rsidRDefault="00933FCE"/>
        </w:tc>
        <w:tc>
          <w:tcPr>
            <w:tcW w:w="13071" w:type="dxa"/>
          </w:tcPr>
          <w:p w14:paraId="73A69AA1" w14:textId="2519D356" w:rsidR="00933FCE" w:rsidRDefault="00933FCE" w:rsidP="00B56B13">
            <w:pPr>
              <w:pStyle w:val="Caption"/>
            </w:pPr>
          </w:p>
        </w:tc>
      </w:tr>
      <w:tr w:rsidR="00933FCE" w14:paraId="169A1662" w14:textId="77777777" w:rsidTr="00B56B13">
        <w:trPr>
          <w:cantSplit/>
          <w:trHeight w:hRule="exact" w:val="8280"/>
        </w:trPr>
        <w:tc>
          <w:tcPr>
            <w:tcW w:w="969" w:type="dxa"/>
            <w:textDirection w:val="btLr"/>
          </w:tcPr>
          <w:p w14:paraId="2A138E05" w14:textId="77777777" w:rsidR="00933FCE" w:rsidRDefault="0009722E">
            <w:pPr>
              <w:pStyle w:val="Month"/>
            </w:pPr>
            <w:r>
              <w:t>July 2013</w:t>
            </w:r>
          </w:p>
        </w:tc>
        <w:tc>
          <w:tcPr>
            <w:tcW w:w="130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55"/>
              <w:gridCol w:w="1855"/>
              <w:gridCol w:w="1855"/>
              <w:gridCol w:w="1855"/>
              <w:gridCol w:w="1855"/>
              <w:gridCol w:w="1854"/>
              <w:gridCol w:w="1854"/>
            </w:tblGrid>
            <w:tr w:rsidR="00933FCE" w14:paraId="2884B50B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3C23E4" w14:textId="341DF23C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39C601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6E0EF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5403A0B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FFB9E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C8C6B6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00172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65DCC0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2F3B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7AA1CE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9E3E97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4102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BA3B1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43B81C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FAD8D8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7</w:t>
                  </w:r>
                </w:p>
              </w:tc>
            </w:tr>
            <w:tr w:rsidR="00933FCE" w14:paraId="3E746F4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692885" w14:textId="117132CA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445973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28502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984EB8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0E58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42291D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2FF270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2251F82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EDB28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8A3C8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40432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5D4001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D447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E8B53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7BED77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14</w:t>
                  </w:r>
                </w:p>
              </w:tc>
            </w:tr>
            <w:tr w:rsidR="00933FCE" w14:paraId="2492BE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AA994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65AAF" w14:textId="65202D2C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91C004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804E7D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5006F9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285813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C78DAC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58859A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B1647A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872A4" w14:textId="09516E6B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02BAA5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F2735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FD8E0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3FBAD3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EF2C5C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21</w:t>
                  </w:r>
                </w:p>
              </w:tc>
            </w:tr>
            <w:tr w:rsidR="00933FCE" w14:paraId="68C9873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97C663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A27BB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70D45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8F555E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CAB45E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763CFD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F0E75C8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3DFCF087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D78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3AEC06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7D9E09" w14:textId="3E495118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24A2D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8480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4035A6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56D38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28</w:t>
                  </w:r>
                </w:p>
              </w:tc>
            </w:tr>
            <w:tr w:rsidR="00933FCE" w14:paraId="67DA663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A43DC4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E2500F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2630B5" w14:textId="17E5E56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760C1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B78D2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AEDE1F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B8C13A5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6A24C7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917FC3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F45D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8809F3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F280E0" w14:textId="77686843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6E3CC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DDB75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F8E2E1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4</w:t>
                  </w:r>
                </w:p>
              </w:tc>
            </w:tr>
            <w:tr w:rsidR="00933FCE" w14:paraId="4A0B44E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0A2E1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63B2F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696153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79288" w14:textId="38FD407C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4D3C08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04C37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6CB8DC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16CEC0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5EB5BF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6F2ED7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64A867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D3708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50FEA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504DF6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CBBAED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11</w:t>
                  </w:r>
                </w:p>
              </w:tc>
            </w:tr>
            <w:tr w:rsidR="00933FCE" w14:paraId="05010E8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92DDB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0E1A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7CCABC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7A61B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02A383" w14:textId="5A519AFF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4794C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22AAD9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14979775" w14:textId="77777777" w:rsidR="00933FCE" w:rsidRDefault="00933FCE">
            <w:pPr>
              <w:jc w:val="center"/>
            </w:pPr>
          </w:p>
        </w:tc>
      </w:tr>
    </w:tbl>
    <w:p w14:paraId="30596DE4" w14:textId="75B97A9B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ugust"/>
      </w:tblPr>
      <w:tblGrid>
        <w:gridCol w:w="1019"/>
        <w:gridCol w:w="13291"/>
      </w:tblGrid>
      <w:tr w:rsidR="00933FCE" w14:paraId="433953AA" w14:textId="77777777" w:rsidTr="00B56B13">
        <w:trPr>
          <w:cantSplit/>
          <w:trHeight w:hRule="exact" w:val="12859"/>
        </w:trPr>
        <w:tc>
          <w:tcPr>
            <w:tcW w:w="955" w:type="dxa"/>
          </w:tcPr>
          <w:p w14:paraId="71D997D2" w14:textId="20DF2C84" w:rsidR="00933FCE" w:rsidRDefault="00933FCE"/>
        </w:tc>
        <w:tc>
          <w:tcPr>
            <w:tcW w:w="13355" w:type="dxa"/>
            <w:vAlign w:val="center"/>
          </w:tcPr>
          <w:p w14:paraId="43A244E1" w14:textId="46442DFF" w:rsidR="00933FCE" w:rsidRDefault="003C3E47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34F975C1" wp14:editId="4675AA67">
                  <wp:simplePos x="0" y="0"/>
                  <wp:positionH relativeFrom="column">
                    <wp:posOffset>-12016740</wp:posOffset>
                  </wp:positionH>
                  <wp:positionV relativeFrom="paragraph">
                    <wp:posOffset>-101600</wp:posOffset>
                  </wp:positionV>
                  <wp:extent cx="21294725" cy="13898880"/>
                  <wp:effectExtent l="0" t="0" r="3175" b="762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929029401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4725" cy="138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5CB1FAC7" wp14:editId="263D7B96">
                  <wp:extent cx="8016622" cy="5676900"/>
                  <wp:effectExtent l="133350" t="133350" r="156210" b="1714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2599" cy="56811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19AE1D9D" w14:textId="77777777" w:rsidTr="00B56B13">
        <w:trPr>
          <w:cantSplit/>
          <w:trHeight w:hRule="exact" w:val="446"/>
        </w:trPr>
        <w:tc>
          <w:tcPr>
            <w:tcW w:w="955" w:type="dxa"/>
          </w:tcPr>
          <w:p w14:paraId="094B7821" w14:textId="77777777" w:rsidR="00933FCE" w:rsidRDefault="00933FCE"/>
        </w:tc>
        <w:tc>
          <w:tcPr>
            <w:tcW w:w="13355" w:type="dxa"/>
          </w:tcPr>
          <w:p w14:paraId="2F4C3586" w14:textId="44CF1F1A" w:rsidR="00933FCE" w:rsidRDefault="00933FCE" w:rsidP="00B56B13">
            <w:pPr>
              <w:pStyle w:val="Caption"/>
            </w:pPr>
          </w:p>
        </w:tc>
      </w:tr>
      <w:tr w:rsidR="00933FCE" w14:paraId="560E9B2C" w14:textId="77777777" w:rsidTr="00B56B13">
        <w:trPr>
          <w:cantSplit/>
          <w:trHeight w:hRule="exact" w:val="8280"/>
        </w:trPr>
        <w:tc>
          <w:tcPr>
            <w:tcW w:w="955" w:type="dxa"/>
            <w:textDirection w:val="btLr"/>
          </w:tcPr>
          <w:p w14:paraId="47B2D1E6" w14:textId="36AAE2DC" w:rsidR="00933FCE" w:rsidRDefault="0009722E">
            <w:pPr>
              <w:pStyle w:val="Month"/>
            </w:pPr>
            <w:r>
              <w:t>August 2013</w:t>
            </w:r>
          </w:p>
        </w:tc>
        <w:tc>
          <w:tcPr>
            <w:tcW w:w="13355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94"/>
              <w:gridCol w:w="1894"/>
              <w:gridCol w:w="1893"/>
              <w:gridCol w:w="1893"/>
              <w:gridCol w:w="1893"/>
              <w:gridCol w:w="1893"/>
              <w:gridCol w:w="1893"/>
            </w:tblGrid>
            <w:tr w:rsidR="00933FCE" w14:paraId="75A87AD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22B316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E1430BD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79E8C17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71287F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2B575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1C1ADB2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E31557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7741471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7E58CF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1E607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5271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17FDB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B2E75A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225A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4BA68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4</w:t>
                  </w:r>
                </w:p>
              </w:tc>
            </w:tr>
            <w:tr w:rsidR="00933FCE" w14:paraId="60DFE0B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51FFD9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D0F94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803A4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B0852B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8D41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4A6CC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3F8BB8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05959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BDBD2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D683E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64D06A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C4DB2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5D81AD" w14:textId="2079D9FC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44A5C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598E4FC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11</w:t>
                  </w:r>
                </w:p>
              </w:tc>
            </w:tr>
            <w:tr w:rsidR="00933FCE" w14:paraId="70A130E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EB3CA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42F96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327A37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8758F5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CAC0E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119B6F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84BF07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4D8E801E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DD108F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42A6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F6A827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9DD5C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20206B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8887F5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D488B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18</w:t>
                  </w:r>
                </w:p>
              </w:tc>
            </w:tr>
            <w:tr w:rsidR="00933FCE" w14:paraId="083442E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5E759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19231E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4EB06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916B4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08C2D8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27AEEF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6EF831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1A6AAAC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F735E3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DB387B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2998F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99B260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D0C41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BEB5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7108C7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25</w:t>
                  </w:r>
                </w:p>
              </w:tc>
            </w:tr>
            <w:tr w:rsidR="00933FCE" w14:paraId="5377B4C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C6F8" w14:textId="7C74F4F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4EE08E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094D80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EEFDE5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8EFE3A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BBCE37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E2D0F8" w14:textId="77777777" w:rsidR="00933FCE" w:rsidRPr="003C3E47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2A284E1B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5E10ED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BC3281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A79F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609A5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CBDA9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C4B125" w14:textId="77777777" w:rsidR="00933FCE" w:rsidRPr="003C3E47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noProof/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CCAD7C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1</w:t>
                  </w:r>
                </w:p>
              </w:tc>
            </w:tr>
            <w:tr w:rsidR="00933FCE" w14:paraId="55B4B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49366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B8EA0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F6FBDE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927B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E5C74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A3421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4E80EC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55920D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692EC6" w14:textId="2A06A2F5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342BD0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181C8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CD0D6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C49343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22BF0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6C4B51" w14:textId="77777777" w:rsidR="00933FCE" w:rsidRPr="003C3E47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3C3E47">
                    <w:rPr>
                      <w:color w:val="ACA73B" w:themeColor="background2" w:themeShade="80"/>
                    </w:rPr>
                    <w:t>8</w:t>
                  </w:r>
                </w:p>
              </w:tc>
            </w:tr>
            <w:tr w:rsidR="00933FCE" w14:paraId="16D686A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1FFEF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46BD8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2A26D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20089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F6CC44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7421E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044A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3EF848D3" w14:textId="23116FC7" w:rsidR="00933FCE" w:rsidRDefault="00933FCE">
            <w:pPr>
              <w:jc w:val="center"/>
            </w:pPr>
          </w:p>
        </w:tc>
      </w:tr>
    </w:tbl>
    <w:p w14:paraId="0963BCA2" w14:textId="39AF1CB2" w:rsidR="00933FCE" w:rsidRDefault="00933FCE"/>
    <w:tbl>
      <w:tblPr>
        <w:tblW w:w="14760" w:type="dxa"/>
        <w:tblInd w:w="-54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September"/>
      </w:tblPr>
      <w:tblGrid>
        <w:gridCol w:w="1559"/>
        <w:gridCol w:w="13201"/>
      </w:tblGrid>
      <w:tr w:rsidR="00933FCE" w14:paraId="0CFC4C5F" w14:textId="77777777" w:rsidTr="003C3E47">
        <w:trPr>
          <w:cantSplit/>
          <w:trHeight w:hRule="exact" w:val="12859"/>
        </w:trPr>
        <w:tc>
          <w:tcPr>
            <w:tcW w:w="1559" w:type="dxa"/>
          </w:tcPr>
          <w:p w14:paraId="52483791" w14:textId="60136E58" w:rsidR="00933FCE" w:rsidRDefault="00933FCE"/>
        </w:tc>
        <w:tc>
          <w:tcPr>
            <w:tcW w:w="13201" w:type="dxa"/>
            <w:vAlign w:val="center"/>
          </w:tcPr>
          <w:p w14:paraId="37888FAA" w14:textId="260ACDB1" w:rsidR="00933FCE" w:rsidRDefault="00047A06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4698C6BC" wp14:editId="4A73E832">
                  <wp:simplePos x="0" y="0"/>
                  <wp:positionH relativeFrom="page">
                    <wp:posOffset>-1287145</wp:posOffset>
                  </wp:positionH>
                  <wp:positionV relativeFrom="paragraph">
                    <wp:posOffset>-1809115</wp:posOffset>
                  </wp:positionV>
                  <wp:extent cx="22426930" cy="17056735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93671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6930" cy="17056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0291EE38" wp14:editId="4ABB5A7F">
                  <wp:extent cx="8060267" cy="4533900"/>
                  <wp:effectExtent l="133350" t="114300" r="131445" b="1714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1998" cy="45348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8514435" w14:textId="77777777" w:rsidTr="003C3E47">
        <w:trPr>
          <w:cantSplit/>
          <w:trHeight w:hRule="exact" w:val="446"/>
        </w:trPr>
        <w:tc>
          <w:tcPr>
            <w:tcW w:w="1559" w:type="dxa"/>
          </w:tcPr>
          <w:p w14:paraId="460A834C" w14:textId="2C9780DA" w:rsidR="00933FCE" w:rsidRDefault="00933FCE"/>
        </w:tc>
        <w:tc>
          <w:tcPr>
            <w:tcW w:w="13201" w:type="dxa"/>
          </w:tcPr>
          <w:p w14:paraId="1C5BC996" w14:textId="0E16A6C8" w:rsidR="00933FCE" w:rsidRDefault="00933FCE" w:rsidP="00B56B13">
            <w:pPr>
              <w:pStyle w:val="Caption"/>
            </w:pPr>
          </w:p>
        </w:tc>
      </w:tr>
      <w:tr w:rsidR="00933FCE" w14:paraId="61F98FAE" w14:textId="77777777" w:rsidTr="003C3E47">
        <w:trPr>
          <w:cantSplit/>
          <w:trHeight w:hRule="exact" w:val="8280"/>
        </w:trPr>
        <w:tc>
          <w:tcPr>
            <w:tcW w:w="1559" w:type="dxa"/>
            <w:textDirection w:val="btLr"/>
          </w:tcPr>
          <w:p w14:paraId="30B24806" w14:textId="565126AC" w:rsidR="00933FCE" w:rsidRDefault="0009722E">
            <w:pPr>
              <w:pStyle w:val="Month"/>
            </w:pPr>
            <w:r>
              <w:t>September 2013</w:t>
            </w:r>
          </w:p>
        </w:tc>
        <w:tc>
          <w:tcPr>
            <w:tcW w:w="1320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4E292D1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81CC72" w14:textId="248DBF32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8D0915" w14:textId="2C659134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5A2320A" w14:textId="27FA6DB4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A666114" w14:textId="27DF5A6E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A725FE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69401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FCB87E5" w14:textId="02748B91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76C176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B491F8" w14:textId="77777777"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50A82A" w14:textId="7B6799A2"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041A0" w14:textId="3EDA55CB"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F28651" w14:textId="77777777"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7C08C" w14:textId="50D2828A"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27CBA" w14:textId="77777777"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B79215" w14:textId="773DA331"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</w:tr>
            <w:tr w:rsidR="00933FCE" w14:paraId="7730EF4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CABA36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683C2" w14:textId="18FB5021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0970A9" w14:textId="7543FEFF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33CC4D" w14:textId="2D7DCBBC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3175B3" w14:textId="481501FB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7D11B1" w14:textId="4782AAE9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1C9FF3" w14:textId="20009516" w:rsidR="00933FCE" w:rsidRDefault="00933FCE"/>
              </w:tc>
            </w:tr>
            <w:tr w:rsidR="00933FCE" w14:paraId="19EA1A9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8C4B3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EC034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A02EB5" w14:textId="2E41AAAE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2CA8DA" w14:textId="0221D5CD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67788" w14:textId="3D07742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34690E" w14:textId="4D2BB5CA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1AF3751" w14:textId="27C92AC9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</w:tr>
            <w:tr w:rsidR="00933FCE" w14:paraId="4580669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0A9F2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882030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47B1C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7CA936" w14:textId="612F199D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746F1C" w14:textId="7CBF6D78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D74DA1" w14:textId="37A0DD7E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DC9E5C3" w14:textId="1ADD0BA6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1A781F9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ECBFB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82C769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28E661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1AEBE9" w14:textId="572BA9ED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D906D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E90F1F" w14:textId="56B679BF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4F5F2FF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</w:tr>
            <w:tr w:rsidR="00933FCE" w14:paraId="5AFFEAE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5FCC21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26C849" w14:textId="1394A168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DE5821" w14:textId="7B8B339A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E7F25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497D60" w14:textId="0BCA52DA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BB06E" w14:textId="749AAD49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C8C3CA8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5FDDAFC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43D2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0B87DE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8230B" w14:textId="5C0AD81B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153D34" w14:textId="01C3590C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D9D66C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C19C" w14:textId="140EEC2C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71F0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</w:tr>
            <w:tr w:rsidR="00933FCE" w14:paraId="773B3FF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D23AB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3E4C7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080F94" w14:textId="75A0BADD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4A69E5" w14:textId="42B882CD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CD5AD3" w14:textId="0D400974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2201F5" w14:textId="77777777"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9B1DB6A" w14:textId="77777777"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 w14:paraId="69DA4E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117AAA" w14:textId="57F69735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9B8B86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445D42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BA950E" w14:textId="22763D7B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F4F907" w14:textId="099852E5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24B34" w14:textId="223BB2E0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0BAC35" w14:textId="77777777"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</w:tr>
            <w:tr w:rsidR="00933FCE" w14:paraId="6E34960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FFE8B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FA000" w14:textId="7AEF6349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FA130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B85354" w14:textId="7C617509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16D19" w14:textId="65E11B5C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A318AC" w14:textId="0CD1C74D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F647FD" w14:textId="77777777" w:rsidR="00933FCE" w:rsidRDefault="00933FCE"/>
              </w:tc>
            </w:tr>
            <w:tr w:rsidR="00933FCE" w14:paraId="7B91411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6C00E0" w14:textId="77777777"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6A8118" w14:textId="25EDE442"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E748F6" w14:textId="77777777"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E6FE00" w14:textId="77777777"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AB30ED" w14:textId="77777777"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AF4A" w14:textId="55076D9D"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D196C1" w14:textId="3AF8F5DC"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</w:tr>
            <w:tr w:rsidR="00933FCE" w14:paraId="43C6448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B7E3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A6539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E247A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3FCE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691F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E86534" w14:textId="0EEB70C3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7F6158" w14:textId="0E2DDA0D" w:rsidR="00933FCE" w:rsidRDefault="00933FCE"/>
              </w:tc>
            </w:tr>
          </w:tbl>
          <w:p w14:paraId="284108C1" w14:textId="3F2E6738" w:rsidR="00933FCE" w:rsidRDefault="00933FCE">
            <w:pPr>
              <w:jc w:val="center"/>
            </w:pPr>
          </w:p>
        </w:tc>
      </w:tr>
    </w:tbl>
    <w:p w14:paraId="3E09EF90" w14:textId="457EA19D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October"/>
      </w:tblPr>
      <w:tblGrid>
        <w:gridCol w:w="1019"/>
        <w:gridCol w:w="13201"/>
      </w:tblGrid>
      <w:tr w:rsidR="00933FCE" w14:paraId="34D49DD4" w14:textId="77777777" w:rsidTr="00B56B13">
        <w:trPr>
          <w:cantSplit/>
          <w:trHeight w:hRule="exact" w:val="12859"/>
        </w:trPr>
        <w:tc>
          <w:tcPr>
            <w:tcW w:w="949" w:type="dxa"/>
          </w:tcPr>
          <w:p w14:paraId="1E3829A0" w14:textId="147889A5" w:rsidR="00933FCE" w:rsidRDefault="00933FCE"/>
        </w:tc>
        <w:tc>
          <w:tcPr>
            <w:tcW w:w="13271" w:type="dxa"/>
            <w:vAlign w:val="center"/>
          </w:tcPr>
          <w:p w14:paraId="6BA1AF72" w14:textId="73D9A584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6392A51A" wp14:editId="0FBBAF2F">
                  <wp:extent cx="8093850" cy="4514850"/>
                  <wp:effectExtent l="133350" t="114300" r="135890" b="1714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771" cy="4516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7A34360" w14:textId="77777777" w:rsidTr="00B56B13">
        <w:trPr>
          <w:cantSplit/>
          <w:trHeight w:hRule="exact" w:val="446"/>
        </w:trPr>
        <w:tc>
          <w:tcPr>
            <w:tcW w:w="949" w:type="dxa"/>
          </w:tcPr>
          <w:p w14:paraId="5BB799C4" w14:textId="77777777" w:rsidR="00933FCE" w:rsidRDefault="00933FCE"/>
        </w:tc>
        <w:tc>
          <w:tcPr>
            <w:tcW w:w="13271" w:type="dxa"/>
          </w:tcPr>
          <w:p w14:paraId="2D92E68C" w14:textId="06DFD8BE" w:rsidR="00933FCE" w:rsidRDefault="00933FCE" w:rsidP="0015699D">
            <w:pPr>
              <w:pStyle w:val="Caption"/>
            </w:pPr>
          </w:p>
        </w:tc>
      </w:tr>
      <w:tr w:rsidR="00933FCE" w14:paraId="31C09F84" w14:textId="77777777" w:rsidTr="00B56B13">
        <w:trPr>
          <w:cantSplit/>
          <w:trHeight w:hRule="exact" w:val="8280"/>
        </w:trPr>
        <w:tc>
          <w:tcPr>
            <w:tcW w:w="949" w:type="dxa"/>
            <w:textDirection w:val="btLr"/>
          </w:tcPr>
          <w:p w14:paraId="4D5CB4C2" w14:textId="77777777" w:rsidR="00933FCE" w:rsidRDefault="0009722E">
            <w:pPr>
              <w:pStyle w:val="Month"/>
            </w:pPr>
            <w:r>
              <w:t>October 2013</w:t>
            </w:r>
          </w:p>
        </w:tc>
        <w:tc>
          <w:tcPr>
            <w:tcW w:w="132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2C9FDF10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8F4C1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C680C57" w14:textId="7D2A4ECE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EAE3FBF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DD04991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AA32EF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14CC9B7" w14:textId="511E7A74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9E3361D" w14:textId="4C676714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0EE0A1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D2B34" w14:textId="737F48D1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F1AD2" w14:textId="4A3AE5A8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A4B537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C8F16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1978A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7F7FE5" w14:textId="1B10AAF8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5A4A48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6</w:t>
                  </w:r>
                </w:p>
              </w:tc>
            </w:tr>
            <w:tr w:rsidR="00933FCE" w14:paraId="0BFAFEA2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F0A9F" w14:textId="33BF2527" w:rsidR="00933FCE" w:rsidRPr="00551F15" w:rsidRDefault="00551F15">
                  <w:pPr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drawing>
                      <wp:anchor distT="0" distB="0" distL="114300" distR="114300" simplePos="0" relativeHeight="251667456" behindDoc="1" locked="0" layoutInCell="1" allowOverlap="1" wp14:anchorId="52715CAB" wp14:editId="6F29AFF5">
                        <wp:simplePos x="0" y="0"/>
                        <wp:positionH relativeFrom="page">
                          <wp:posOffset>-1535430</wp:posOffset>
                        </wp:positionH>
                        <wp:positionV relativeFrom="paragraph">
                          <wp:posOffset>-10218420</wp:posOffset>
                        </wp:positionV>
                        <wp:extent cx="23865840" cy="15936595"/>
                        <wp:effectExtent l="0" t="0" r="3810" b="8255"/>
                        <wp:wrapNone/>
                        <wp:docPr id="26" name="Picture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1561506i.jp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5840" cy="159365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7579E" w14:textId="08E77D50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92AC8" w14:textId="5FF4B921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B0117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259F4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5D45E8" w14:textId="09F6D815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B4FB5B8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34816E7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073577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ADAF1" w14:textId="4F27F95B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E18AF" w14:textId="6992485A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5AFD7" w14:textId="15F9D45C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A2C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7C4D5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4AFBA0E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13</w:t>
                  </w:r>
                </w:p>
              </w:tc>
            </w:tr>
            <w:tr w:rsidR="00933FCE" w14:paraId="182F0A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6F091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7CCC2" w14:textId="4CA21F80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76FF66" w14:textId="357BA443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0CC7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21A87C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9650E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5B692EB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0C369B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A455C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7B793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E5856D" w14:textId="7E1566C2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3C6FA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94375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B6D7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642D01C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20</w:t>
                  </w:r>
                </w:p>
              </w:tc>
            </w:tr>
            <w:tr w:rsidR="00933FCE" w14:paraId="566F705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EF320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01F52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E7DA1" w14:textId="30DE2754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467876" w14:textId="6E1129FA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87FAB8" w14:textId="216B9C2B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AA32FE" w14:textId="229755C2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273256C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4822DF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54D6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E6A701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1BB9C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A73F6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37B293" w14:textId="071E7AA1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CA83AD" w14:textId="454116D0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32A4842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27</w:t>
                  </w:r>
                </w:p>
              </w:tc>
            </w:tr>
            <w:tr w:rsidR="00933FCE" w14:paraId="1D3CA97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8BF54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0F60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EC0001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C8F172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E3560A" w14:textId="283601B8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89D3E" w14:textId="48BE384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6524AC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0133AC6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DD89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AA6EE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D2BD1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6EEF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79F490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A7FDB1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8BC7725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3</w:t>
                  </w:r>
                </w:p>
              </w:tc>
            </w:tr>
            <w:tr w:rsidR="00933FCE" w14:paraId="616685D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A66E1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98FB2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0A6952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77377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7D7C6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DB753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3AEBBC7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483A163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29DDC1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2CFB9F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DD9AE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54B6A9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520E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88A2B4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D68F09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10</w:t>
                  </w:r>
                </w:p>
              </w:tc>
            </w:tr>
            <w:tr w:rsidR="00933FCE" w14:paraId="18419B9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736D42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3740A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76F3D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733533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CCCEA6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0B084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207552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27F9B5CF" w14:textId="5DFA7391" w:rsidR="00933FCE" w:rsidRDefault="00933FCE">
            <w:pPr>
              <w:jc w:val="center"/>
            </w:pPr>
          </w:p>
        </w:tc>
      </w:tr>
    </w:tbl>
    <w:p w14:paraId="45B45236" w14:textId="648B6472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November"/>
      </w:tblPr>
      <w:tblGrid>
        <w:gridCol w:w="1019"/>
        <w:gridCol w:w="13438"/>
      </w:tblGrid>
      <w:tr w:rsidR="00933FCE" w14:paraId="06D51948" w14:textId="77777777" w:rsidTr="00C82E2B">
        <w:trPr>
          <w:cantSplit/>
          <w:trHeight w:hRule="exact" w:val="12859"/>
        </w:trPr>
        <w:tc>
          <w:tcPr>
            <w:tcW w:w="932" w:type="dxa"/>
          </w:tcPr>
          <w:p w14:paraId="31C2B17E" w14:textId="01EDF19D" w:rsidR="00933FCE" w:rsidRDefault="00551F15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1" locked="0" layoutInCell="1" allowOverlap="1" wp14:anchorId="2B62389D" wp14:editId="31802652">
                  <wp:simplePos x="0" y="0"/>
                  <wp:positionH relativeFrom="column">
                    <wp:posOffset>-2612131</wp:posOffset>
                  </wp:positionH>
                  <wp:positionV relativeFrom="paragraph">
                    <wp:posOffset>-1</wp:posOffset>
                  </wp:positionV>
                  <wp:extent cx="20251420" cy="14798351"/>
                  <wp:effectExtent l="0" t="0" r="0" b="381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snowflakes_background_bright_texture_winter_55300_1920x1200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8357" cy="1480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378" w:type="dxa"/>
            <w:vAlign w:val="center"/>
          </w:tcPr>
          <w:p w14:paraId="151FFA61" w14:textId="2BB60BC3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7EEDD377" wp14:editId="5FC0EC2F">
                  <wp:extent cx="8226261" cy="5143500"/>
                  <wp:effectExtent l="133350" t="133350" r="156210" b="1714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2515" cy="51474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1B2A9C3" w14:textId="77777777" w:rsidTr="00C82E2B">
        <w:trPr>
          <w:cantSplit/>
          <w:trHeight w:hRule="exact" w:val="446"/>
        </w:trPr>
        <w:tc>
          <w:tcPr>
            <w:tcW w:w="932" w:type="dxa"/>
          </w:tcPr>
          <w:p w14:paraId="3837A1EB" w14:textId="77777777" w:rsidR="00933FCE" w:rsidRDefault="00933FCE"/>
        </w:tc>
        <w:tc>
          <w:tcPr>
            <w:tcW w:w="13378" w:type="dxa"/>
          </w:tcPr>
          <w:p w14:paraId="494B8824" w14:textId="6ECC2F44" w:rsidR="00933FCE" w:rsidRDefault="00933FCE" w:rsidP="00551F15">
            <w:pPr>
              <w:pStyle w:val="Caption"/>
            </w:pPr>
          </w:p>
        </w:tc>
      </w:tr>
      <w:tr w:rsidR="00933FCE" w14:paraId="23EAC328" w14:textId="77777777" w:rsidTr="00C82E2B">
        <w:trPr>
          <w:cantSplit/>
          <w:trHeight w:hRule="exact" w:val="8280"/>
        </w:trPr>
        <w:tc>
          <w:tcPr>
            <w:tcW w:w="932" w:type="dxa"/>
            <w:textDirection w:val="btLr"/>
          </w:tcPr>
          <w:p w14:paraId="6E279220" w14:textId="77777777" w:rsidR="00933FCE" w:rsidRDefault="0009722E">
            <w:pPr>
              <w:pStyle w:val="Month"/>
            </w:pPr>
            <w:r>
              <w:t>November 2013</w:t>
            </w:r>
          </w:p>
        </w:tc>
        <w:tc>
          <w:tcPr>
            <w:tcW w:w="13378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915"/>
              <w:gridCol w:w="1915"/>
              <w:gridCol w:w="1914"/>
              <w:gridCol w:w="1914"/>
              <w:gridCol w:w="1914"/>
              <w:gridCol w:w="1914"/>
              <w:gridCol w:w="1914"/>
            </w:tblGrid>
            <w:tr w:rsidR="00933FCE" w14:paraId="0AE9BA8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1DD23A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616FDF9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9F986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8648C6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A28529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DB3656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C03CD0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2E795F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A67589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7D917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503CC5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381D3F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C6BEE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63C31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901E4F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3</w:t>
                  </w:r>
                </w:p>
              </w:tc>
            </w:tr>
            <w:tr w:rsidR="00933FCE" w14:paraId="41C7B2D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6FFED8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0521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A7AAC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31006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E99383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CDA7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6B558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01F4098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246242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DA3F63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BEA8C1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5CF49E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118A7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BBB4E7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17F3E3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10</w:t>
                  </w:r>
                </w:p>
              </w:tc>
            </w:tr>
            <w:tr w:rsidR="00933FCE" w14:paraId="0C506A3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1D82FE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36F7A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C8C1E4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323C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415B11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4F9516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1734C6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3888C3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07BB77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AF84E5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A15AA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DF7BE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C61DD2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2ED6A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0AB32E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17</w:t>
                  </w:r>
                </w:p>
              </w:tc>
            </w:tr>
            <w:tr w:rsidR="00933FCE" w14:paraId="19032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D3269C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7D11E0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23AB18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67A70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80E7A7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3DF97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1E5693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31DBA70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87BB7B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038B8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FCDF48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0EB15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B60489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D8E2DE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5845C74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24</w:t>
                  </w:r>
                </w:p>
              </w:tc>
            </w:tr>
            <w:tr w:rsidR="00933FCE" w14:paraId="340F265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A2BB89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015F5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B488DD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37FD1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7B66B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15D7F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0C75C6" w14:textId="77777777" w:rsidR="00933FCE" w:rsidRPr="00551F15" w:rsidRDefault="00933FCE">
                  <w:pPr>
                    <w:rPr>
                      <w:noProof/>
                      <w:color w:val="ACA73B" w:themeColor="background2" w:themeShade="80"/>
                    </w:rPr>
                  </w:pPr>
                </w:p>
              </w:tc>
            </w:tr>
            <w:tr w:rsidR="00933FCE" w14:paraId="1F77273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3DAECB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677286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A12AD0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F446E1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4FECFF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C282" w14:textId="77777777" w:rsidR="00933FCE" w:rsidRPr="00551F15" w:rsidRDefault="0009722E">
                  <w:pPr>
                    <w:pStyle w:val="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noProof/>
                      <w:color w:val="ACA73B" w:themeColor="background2" w:themeShade="8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89E732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1</w:t>
                  </w:r>
                </w:p>
              </w:tc>
            </w:tr>
            <w:tr w:rsidR="00933FCE" w14:paraId="745278C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27DF04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A3703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151765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2F4B9E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74C2A3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5BEA0A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2E612B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  <w:tr w:rsidR="00933FCE" w14:paraId="0B594B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F12392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EE5C73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5D7B65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3C6CE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FEA301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C032DC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E6BDF0F" w14:textId="77777777" w:rsidR="00933FCE" w:rsidRPr="00551F15" w:rsidRDefault="0009722E">
                  <w:pPr>
                    <w:pStyle w:val="Off-MonthDates"/>
                    <w:rPr>
                      <w:color w:val="ACA73B" w:themeColor="background2" w:themeShade="80"/>
                    </w:rPr>
                  </w:pPr>
                  <w:r w:rsidRPr="00551F15">
                    <w:rPr>
                      <w:color w:val="ACA73B" w:themeColor="background2" w:themeShade="80"/>
                    </w:rPr>
                    <w:t>8</w:t>
                  </w:r>
                </w:p>
              </w:tc>
            </w:tr>
            <w:tr w:rsidR="00933FCE" w14:paraId="5192F3F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A0C3ED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89609E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C819C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53350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5E3E6F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8DEEE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13182B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0DA59250" w14:textId="77777777" w:rsidR="00933FCE" w:rsidRDefault="00933FCE">
            <w:pPr>
              <w:jc w:val="center"/>
            </w:pPr>
          </w:p>
        </w:tc>
      </w:tr>
    </w:tbl>
    <w:p w14:paraId="004DA2F0" w14:textId="77777777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December"/>
      </w:tblPr>
      <w:tblGrid>
        <w:gridCol w:w="1009"/>
        <w:gridCol w:w="12311"/>
      </w:tblGrid>
      <w:tr w:rsidR="00933FCE" w14:paraId="6484ED2E" w14:textId="77777777">
        <w:trPr>
          <w:cantSplit/>
          <w:trHeight w:hRule="exact" w:val="12859"/>
        </w:trPr>
        <w:tc>
          <w:tcPr>
            <w:tcW w:w="1036" w:type="dxa"/>
          </w:tcPr>
          <w:p w14:paraId="3D7076A7" w14:textId="250A4F47" w:rsidR="00933FCE" w:rsidRDefault="00933FCE"/>
        </w:tc>
        <w:tc>
          <w:tcPr>
            <w:tcW w:w="12284" w:type="dxa"/>
            <w:vAlign w:val="center"/>
          </w:tcPr>
          <w:p w14:paraId="1E84B79E" w14:textId="1999C43F" w:rsidR="00933FCE" w:rsidRDefault="00C91211">
            <w:pPr>
              <w:pStyle w:val="NoSpacing"/>
            </w:pPr>
            <w:r w:rsidRPr="00C91211">
              <w:rPr>
                <w:noProof/>
                <w:color w:val="ACA73B" w:themeColor="background2" w:themeShade="80"/>
              </w:rPr>
              <w:drawing>
                <wp:anchor distT="0" distB="0" distL="114300" distR="114300" simplePos="0" relativeHeight="251669504" behindDoc="1" locked="0" layoutInCell="1" allowOverlap="1" wp14:anchorId="065F6930" wp14:editId="396D129C">
                  <wp:simplePos x="0" y="0"/>
                  <wp:positionH relativeFrom="column">
                    <wp:posOffset>-7824470</wp:posOffset>
                  </wp:positionH>
                  <wp:positionV relativeFrom="paragraph">
                    <wp:posOffset>-853440</wp:posOffset>
                  </wp:positionV>
                  <wp:extent cx="26043890" cy="17900015"/>
                  <wp:effectExtent l="0" t="0" r="0" b="6985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winter_ski_track_traces_trees_snow_mountains_day_30519_1680x1050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890" cy="17900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3324DE3C" wp14:editId="0C97D3F8">
                  <wp:extent cx="7593488" cy="4777273"/>
                  <wp:effectExtent l="133350" t="114300" r="140970" b="1568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4531" cy="477792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4C08E5D0" w14:textId="77777777">
        <w:trPr>
          <w:cantSplit/>
          <w:trHeight w:hRule="exact" w:val="446"/>
        </w:trPr>
        <w:tc>
          <w:tcPr>
            <w:tcW w:w="1036" w:type="dxa"/>
          </w:tcPr>
          <w:p w14:paraId="5A8BF42C" w14:textId="77777777" w:rsidR="00933FCE" w:rsidRDefault="00933FCE"/>
        </w:tc>
        <w:tc>
          <w:tcPr>
            <w:tcW w:w="12284" w:type="dxa"/>
          </w:tcPr>
          <w:p w14:paraId="46231C7E" w14:textId="3C41D5BA" w:rsidR="00933FCE" w:rsidRDefault="00933FCE" w:rsidP="00551F15">
            <w:pPr>
              <w:pStyle w:val="Caption"/>
            </w:pPr>
          </w:p>
        </w:tc>
      </w:tr>
      <w:tr w:rsidR="00C91211" w:rsidRPr="00C91211" w14:paraId="19A1F041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0C6546D0" w14:textId="77777777" w:rsidR="00933FCE" w:rsidRPr="00C91211" w:rsidRDefault="0009722E">
            <w:pPr>
              <w:pStyle w:val="Month"/>
              <w:rPr>
                <w:color w:val="ACA73B" w:themeColor="background2" w:themeShade="80"/>
              </w:rPr>
            </w:pPr>
            <w:r w:rsidRPr="00C91211">
              <w:rPr>
                <w:color w:val="ACA73B" w:themeColor="background2" w:themeShade="80"/>
              </w:rPr>
              <w:t>December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4"/>
              <w:gridCol w:w="1754"/>
              <w:gridCol w:w="1753"/>
              <w:gridCol w:w="1753"/>
              <w:gridCol w:w="1753"/>
              <w:gridCol w:w="1753"/>
              <w:gridCol w:w="1753"/>
            </w:tblGrid>
            <w:tr w:rsidR="00C91211" w:rsidRPr="00C91211" w14:paraId="59E078E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5A62C5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A8BE4CD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3D56005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D16799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8032DF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02C6A21" w14:textId="5F36F57F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2F05B05" w14:textId="77777777" w:rsidR="00933FCE" w:rsidRPr="00C91211" w:rsidRDefault="0009722E">
                  <w:pPr>
                    <w:pStyle w:val="Day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Sunday</w:t>
                  </w:r>
                </w:p>
              </w:tc>
            </w:tr>
            <w:tr w:rsidR="00C91211" w:rsidRPr="00C91211" w14:paraId="0506E70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8BF917" w14:textId="7FBE4296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F9B6D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5AAE04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D2AE63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78EB20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E0F854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36FDA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1</w:t>
                  </w:r>
                </w:p>
              </w:tc>
            </w:tr>
            <w:tr w:rsidR="00C91211" w:rsidRPr="00C91211" w14:paraId="60BB048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D98913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6C8B12" w14:textId="65ED4CC5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202467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216EB8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14084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34E038" w14:textId="67728FB2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8A9D23" w14:textId="74152E44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</w:tr>
            <w:tr w:rsidR="00C91211" w:rsidRPr="00C91211" w14:paraId="6031AFE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AA850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07B326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70611E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4AA218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933FB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8C060A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D09003" w14:textId="5583F05C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8</w:t>
                  </w:r>
                </w:p>
              </w:tc>
            </w:tr>
            <w:tr w:rsidR="00C91211" w:rsidRPr="00C91211" w14:paraId="4F00E6C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56769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CD2014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47FB3" w14:textId="0BECE1A9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3C71A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9F873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ED42F9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2F1336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</w:tr>
            <w:tr w:rsidR="00C91211" w:rsidRPr="00C91211" w14:paraId="6D32116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A1D979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0E2DB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BB49D" w14:textId="48661B36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CC8B2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EC3073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0B992D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000E52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15</w:t>
                  </w:r>
                </w:p>
              </w:tc>
            </w:tr>
            <w:tr w:rsidR="00C91211" w:rsidRPr="00C91211" w14:paraId="637091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D20C9C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A8A12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FC6BB" w14:textId="23A04579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07C6E2" w14:textId="07F9FA45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658281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4C3D65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DC1DD0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</w:tr>
            <w:tr w:rsidR="00C91211" w:rsidRPr="00C91211" w14:paraId="0BA18D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86D1EA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2FF25E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7203CC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08887E" w14:textId="4A8B62D5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692C74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DB4073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3443B3E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22</w:t>
                  </w:r>
                </w:p>
              </w:tc>
            </w:tr>
            <w:tr w:rsidR="00C91211" w:rsidRPr="00C91211" w14:paraId="2BA9355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C1D26A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21050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8A4CE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474135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9D8E4E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693083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76D3D4" w14:textId="77777777" w:rsidR="00933FCE" w:rsidRPr="00C91211" w:rsidRDefault="00933FCE">
                  <w:pPr>
                    <w:rPr>
                      <w:noProof/>
                      <w:color w:val="006600"/>
                    </w:rPr>
                  </w:pPr>
                </w:p>
              </w:tc>
            </w:tr>
            <w:tr w:rsidR="00C91211" w:rsidRPr="00C91211" w14:paraId="18100F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7150AF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3114E1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FAC444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485E4F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56F568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118887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AF4C55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noProof/>
                      <w:color w:val="006600"/>
                    </w:rPr>
                    <w:t>29</w:t>
                  </w:r>
                </w:p>
              </w:tc>
            </w:tr>
            <w:tr w:rsidR="00C91211" w:rsidRPr="00C91211" w14:paraId="23CC496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276AC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F74C6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F8846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BD60C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9F647F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F49AE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1A877A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</w:tr>
            <w:tr w:rsidR="00C91211" w:rsidRPr="00C91211" w14:paraId="5369B2E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28FECF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437D9" w14:textId="77777777" w:rsidR="00933FCE" w:rsidRPr="00C91211" w:rsidRDefault="0009722E">
                  <w:pPr>
                    <w:pStyle w:val="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9F41FF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39606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8F3B7A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95BE2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76DF85" w14:textId="77777777" w:rsidR="00933FCE" w:rsidRPr="00C91211" w:rsidRDefault="0009722E">
                  <w:pPr>
                    <w:pStyle w:val="Off-MonthDates"/>
                    <w:rPr>
                      <w:color w:val="006600"/>
                    </w:rPr>
                  </w:pPr>
                  <w:r w:rsidRPr="00C91211">
                    <w:rPr>
                      <w:color w:val="006600"/>
                    </w:rPr>
                    <w:t>5</w:t>
                  </w:r>
                </w:p>
              </w:tc>
            </w:tr>
            <w:tr w:rsidR="00C91211" w:rsidRPr="00C91211" w14:paraId="4A52721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00391B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9B92B5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57F1AF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DFAECD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41BB59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BD2D1B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378549A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</w:tr>
          </w:tbl>
          <w:p w14:paraId="57EF7D2C" w14:textId="77777777" w:rsidR="00933FCE" w:rsidRPr="00C91211" w:rsidRDefault="00933FCE">
            <w:pPr>
              <w:jc w:val="center"/>
              <w:rPr>
                <w:color w:val="006600"/>
              </w:rPr>
            </w:pPr>
          </w:p>
        </w:tc>
        <w:bookmarkStart w:id="0" w:name="_GoBack"/>
        <w:bookmarkEnd w:id="0"/>
      </w:tr>
    </w:tbl>
    <w:p w14:paraId="748ABD56" w14:textId="14F212B3" w:rsidR="00933FCE" w:rsidRPr="00C91211" w:rsidRDefault="00933FCE">
      <w:pPr>
        <w:rPr>
          <w:color w:val="ACA73B" w:themeColor="background2" w:themeShade="80"/>
        </w:rPr>
      </w:pPr>
    </w:p>
    <w:sectPr w:rsidR="00933FCE" w:rsidRPr="00C91211">
      <w:pgSz w:w="15840" w:h="24480" w:code="3"/>
      <w:pgMar w:top="1440" w:right="1800" w:bottom="108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8F7AB0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B62"/>
    <w:rsid w:val="00047A06"/>
    <w:rsid w:val="00081BEC"/>
    <w:rsid w:val="0009722E"/>
    <w:rsid w:val="000A368D"/>
    <w:rsid w:val="000B4FDD"/>
    <w:rsid w:val="0015699D"/>
    <w:rsid w:val="003C3E47"/>
    <w:rsid w:val="00551F15"/>
    <w:rsid w:val="005F78A0"/>
    <w:rsid w:val="00665594"/>
    <w:rsid w:val="00933FCE"/>
    <w:rsid w:val="00B37708"/>
    <w:rsid w:val="00B56B13"/>
    <w:rsid w:val="00C82E2B"/>
    <w:rsid w:val="00C91211"/>
    <w:rsid w:val="00D71B62"/>
    <w:rsid w:val="00D84B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435EFF"/>
  <w15:chartTrackingRefBased/>
  <w15:docId w15:val="{55F2E494-7CB9-444B-8166-532908DF1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17"/>
        <w:lang w:val="en-US" w:eastAsia="ja-JP" w:bidi="ar-SA"/>
        <w14:ligatures w14:val="standard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1"/>
    <w:unhideWhenUsed/>
    <w:qFormat/>
    <w:pPr>
      <w:spacing w:before="0" w:after="0"/>
      <w:jc w:val="center"/>
    </w:pPr>
    <w:rPr>
      <w:color w:val="93A299" w:themeColor="accent1"/>
      <w:kern w:val="0"/>
      <w:sz w:val="20"/>
      <w14:ligatures w14:val="none"/>
    </w:rPr>
  </w:style>
  <w:style w:type="paragraph" w:customStyle="1" w:styleId="Dates">
    <w:name w:val="Dates"/>
    <w:basedOn w:val="Normal"/>
    <w:qFormat/>
    <w:pPr>
      <w:spacing w:before="120"/>
      <w:ind w:right="144"/>
      <w:jc w:val="right"/>
    </w:pPr>
    <w:rPr>
      <w:color w:val="A6A6A6" w:themeColor="background1" w:themeShade="A6"/>
      <w:kern w:val="0"/>
      <w:sz w:val="24"/>
      <w:u w:val="single"/>
      <w14:ligatures w14:val="none"/>
    </w:rPr>
  </w:style>
  <w:style w:type="paragraph" w:customStyle="1" w:styleId="Days">
    <w:name w:val="Days"/>
    <w:basedOn w:val="Normal"/>
    <w:uiPriority w:val="1"/>
    <w:qFormat/>
    <w:pPr>
      <w:pBdr>
        <w:top w:val="single" w:sz="6" w:space="1" w:color="BFBFBF" w:themeColor="background1" w:themeShade="BF"/>
      </w:pBdr>
      <w:ind w:left="202" w:right="202"/>
      <w:jc w:val="center"/>
    </w:pPr>
    <w:rPr>
      <w:b/>
      <w:bCs/>
      <w:caps/>
      <w:color w:val="79463D" w:themeColor="accent6"/>
      <w:kern w:val="0"/>
      <w14:ligatures w14:val="none"/>
    </w:rPr>
  </w:style>
  <w:style w:type="paragraph" w:customStyle="1" w:styleId="Month">
    <w:name w:val="Month"/>
    <w:basedOn w:val="Normal"/>
    <w:uiPriority w:val="1"/>
    <w:qFormat/>
    <w:pPr>
      <w:spacing w:after="0"/>
      <w:ind w:left="72"/>
    </w:pPr>
    <w:rPr>
      <w:color w:val="79463D" w:themeColor="accent6"/>
      <w:kern w:val="0"/>
      <w:sz w:val="84"/>
      <w14:ligatures w14:val="none"/>
    </w:rPr>
  </w:style>
  <w:style w:type="paragraph" w:customStyle="1" w:styleId="Off-MonthDates">
    <w:name w:val="Off-Month Dates"/>
    <w:basedOn w:val="Normal"/>
    <w:uiPriority w:val="1"/>
    <w:qFormat/>
    <w:pPr>
      <w:spacing w:before="120"/>
      <w:ind w:right="144"/>
      <w:jc w:val="right"/>
    </w:pPr>
    <w:rPr>
      <w:color w:val="D9D9D9" w:themeColor="background1" w:themeShade="D9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Spacing">
    <w:name w:val="No Spacing"/>
    <w:uiPriority w:val="2"/>
    <w:unhideWhenUsed/>
    <w:qFormat/>
    <w:pPr>
      <w:spacing w:before="0" w:after="0"/>
      <w:jc w:val="center"/>
    </w:pPr>
  </w:style>
  <w:style w:type="paragraph" w:styleId="ListBullet">
    <w:name w:val="List Bullet"/>
    <w:basedOn w:val="Normal"/>
    <w:uiPriority w:val="99"/>
    <w:unhideWhenUsed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numbering" Target="numbering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image" Target="media/image2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2013%20photo%20calendar%20(M-S)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5.jpeg"/></Relationships>
</file>

<file path=word/theme/theme1.xml><?xml version="1.0" encoding="utf-8"?>
<a:theme xmlns:a="http://schemas.openxmlformats.org/drawingml/2006/main" name="Photo Calendar">
  <a:themeElements>
    <a:clrScheme name="Clarity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Black 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Clarity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AA688-D6E0-49A0-8DCB-2DE7F20782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0387A6A-04D0-494E-B901-B13EC845E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2013 photo calendar (M-S)</Template>
  <TotalTime>0</TotalTime>
  <Pages>12</Pages>
  <Words>437</Words>
  <Characters>2494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Kayuta_nigeru</dc:creator>
  <cp:keywords/>
  <cp:lastModifiedBy>Kayuta Nigeru</cp:lastModifiedBy>
  <cp:revision>2</cp:revision>
  <cp:lastPrinted>2013-02-07T05:46:00Z</cp:lastPrinted>
  <dcterms:created xsi:type="dcterms:W3CDTF">2013-02-07T18:59:00Z</dcterms:created>
  <dcterms:modified xsi:type="dcterms:W3CDTF">2013-02-07T18:59:00Z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TC030772029991</vt:lpwstr>
  </property>
</Properties>
</file>